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046D3" w14:textId="77777777" w:rsidR="00C45846" w:rsidRDefault="00C45846" w:rsidP="00EE0F5A"/>
    <w:p w14:paraId="2F903AAA" w14:textId="1E419082" w:rsidR="001B1DEE" w:rsidRPr="00EE0F5A" w:rsidRDefault="00AA5E82" w:rsidP="00EE0F5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15319-2026</w:t>
      </w:r>
    </w:p>
    <w:p w14:paraId="725E5FAA" w14:textId="6E2C41F9" w:rsidR="00FE6442" w:rsidRPr="00EE0F5A" w:rsidRDefault="005E3715" w:rsidP="00EE0F5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Eigene</w:t>
      </w:r>
      <w:r w:rsidR="00A1397F" w:rsidRPr="00EE0F5A">
        <w:rPr>
          <w:b/>
          <w:bCs/>
          <w:sz w:val="24"/>
          <w:szCs w:val="24"/>
        </w:rPr>
        <w:t>rklärung</w:t>
      </w:r>
    </w:p>
    <w:p w14:paraId="567E3D29" w14:textId="4FECDF34" w:rsidR="008E5C0C" w:rsidRDefault="008E5C0C" w:rsidP="00EE0F5A"/>
    <w:p w14:paraId="4D3BA388" w14:textId="77777777" w:rsidR="001F5231" w:rsidRDefault="001F5231" w:rsidP="00EE0F5A"/>
    <w:p w14:paraId="4B5405C7" w14:textId="6EE24F5A" w:rsidR="00573E8D" w:rsidRPr="00EE0F5A" w:rsidRDefault="00573E8D" w:rsidP="005527B9">
      <w:r w:rsidRPr="00EE0F5A">
        <w:t>Diese Vorlage</w:t>
      </w:r>
      <w:r w:rsidR="005E3715">
        <w:t xml:space="preserve"> für die </w:t>
      </w:r>
      <w:r w:rsidR="005E3715" w:rsidRPr="005E3715">
        <w:t xml:space="preserve">Angaben zur Eignung </w:t>
      </w:r>
      <w:r w:rsidRPr="00EE0F5A">
        <w:t>ist vollständig ausgefüllt dem Angebot beizufügen. Fehlt</w:t>
      </w:r>
      <w:r w:rsidR="008E5C0C" w:rsidRPr="00EE0F5A">
        <w:t xml:space="preserve"> die Unterlage vollständig oder fehlen</w:t>
      </w:r>
      <w:r w:rsidRPr="00EE0F5A">
        <w:t xml:space="preserve"> ein</w:t>
      </w:r>
      <w:r w:rsidR="008E5C0C" w:rsidRPr="00EE0F5A">
        <w:t xml:space="preserve">zelne </w:t>
      </w:r>
      <w:r w:rsidRPr="00EE0F5A">
        <w:t>Angabe kann dies zum Ausschluss vom Verfahren führen.</w:t>
      </w:r>
    </w:p>
    <w:p w14:paraId="63BC157F" w14:textId="1653C58E" w:rsidR="00FE6442" w:rsidRPr="00EE0F5A" w:rsidRDefault="00FE6442" w:rsidP="00EE0F5A">
      <w:pPr>
        <w:pStyle w:val="berschrift2"/>
      </w:pPr>
      <w:r w:rsidRPr="00EE0F5A">
        <w:t>Erklärung über die Eintragung in ein Handels- oder Berufsregister nach Maßgabe der Rechtsvorschriften des Herkunftslandes</w:t>
      </w:r>
      <w:r w:rsidR="00AE6701" w:rsidRPr="00EE0F5A">
        <w:t xml:space="preserve"> oder über die Gründe des Fehlens einer solchen Eintragung</w:t>
      </w:r>
      <w:r w:rsidR="00FA5269" w:rsidRPr="00EE0F5A">
        <w:t>.</w:t>
      </w:r>
    </w:p>
    <w:p w14:paraId="4191A478" w14:textId="26D8C876" w:rsidR="00FE6442" w:rsidRDefault="00FE6442" w:rsidP="001F5231">
      <w:pPr>
        <w:ind w:firstLine="357"/>
      </w:pPr>
      <w:r w:rsidRPr="00EB0E7C">
        <w:t>Mein/Unser Unternehmen ist eingetragen in folgendem Handelsregister:</w:t>
      </w:r>
    </w:p>
    <w:p w14:paraId="658F2697" w14:textId="77777777" w:rsidR="001F5231" w:rsidRPr="00EB0E7C" w:rsidRDefault="001F5231" w:rsidP="001F5231">
      <w:pPr>
        <w:ind w:firstLine="357"/>
        <w:rPr>
          <w:rFonts w:eastAsiaTheme="minorHAnsi"/>
        </w:rPr>
      </w:pPr>
    </w:p>
    <w:tbl>
      <w:tblPr>
        <w:tblStyle w:val="Tabellenraster"/>
        <w:tblW w:w="9072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581"/>
        <w:gridCol w:w="6491"/>
      </w:tblGrid>
      <w:tr w:rsidR="00FE6442" w:rsidRPr="00541634" w14:paraId="3AA6251F" w14:textId="77777777" w:rsidTr="00EB0E7C">
        <w:trPr>
          <w:trHeight w:val="51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68B0" w14:textId="77777777" w:rsidR="00FE6442" w:rsidRPr="00FE6442" w:rsidRDefault="00FE6442" w:rsidP="00EE0F5A">
            <w:r w:rsidRPr="00FE6442">
              <w:t>Registerbezeichnung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DA4A" w14:textId="77777777" w:rsidR="00FE6442" w:rsidRPr="00FE6442" w:rsidRDefault="00FE6442" w:rsidP="00EE0F5A">
            <w:r w:rsidRPr="00FE6442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FE6442">
              <w:instrText xml:space="preserve"> FORMTEXT </w:instrText>
            </w:r>
            <w:r w:rsidRPr="00FE6442">
              <w:fldChar w:fldCharType="separate"/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fldChar w:fldCharType="end"/>
            </w:r>
          </w:p>
        </w:tc>
      </w:tr>
      <w:tr w:rsidR="00FE6442" w:rsidRPr="00541634" w14:paraId="7A9177B3" w14:textId="77777777" w:rsidTr="00EB0E7C">
        <w:trPr>
          <w:trHeight w:val="51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AE0BE" w14:textId="77777777" w:rsidR="00FE6442" w:rsidRPr="00FE6442" w:rsidRDefault="00FE6442" w:rsidP="00EE0F5A">
            <w:r w:rsidRPr="00FE6442">
              <w:t>Registergericht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A1A1" w14:textId="77777777" w:rsidR="00FE6442" w:rsidRPr="00FE6442" w:rsidRDefault="00FE6442" w:rsidP="00EE0F5A">
            <w:r w:rsidRPr="00FE6442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FE6442">
              <w:instrText xml:space="preserve"> FORMTEXT </w:instrText>
            </w:r>
            <w:r w:rsidRPr="00FE6442">
              <w:fldChar w:fldCharType="separate"/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fldChar w:fldCharType="end"/>
            </w:r>
          </w:p>
        </w:tc>
      </w:tr>
      <w:tr w:rsidR="00FE6442" w:rsidRPr="00541634" w14:paraId="3AFAA120" w14:textId="77777777" w:rsidTr="00EB0E7C">
        <w:trPr>
          <w:trHeight w:val="51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028B" w14:textId="77777777" w:rsidR="00FE6442" w:rsidRPr="00FE6442" w:rsidRDefault="00FE6442" w:rsidP="00EE0F5A">
            <w:r w:rsidRPr="00FE6442">
              <w:t>Eintragungsnummer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535B" w14:textId="77777777" w:rsidR="00FE6442" w:rsidRPr="00FE6442" w:rsidRDefault="00FE6442" w:rsidP="00EE0F5A">
            <w:r w:rsidRPr="00FE6442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FE6442">
              <w:instrText xml:space="preserve"> FORMTEXT </w:instrText>
            </w:r>
            <w:r w:rsidRPr="00FE6442">
              <w:fldChar w:fldCharType="separate"/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fldChar w:fldCharType="end"/>
            </w:r>
          </w:p>
        </w:tc>
      </w:tr>
    </w:tbl>
    <w:p w14:paraId="5540A398" w14:textId="77777777" w:rsidR="00EB0E7C" w:rsidRPr="0008586D" w:rsidRDefault="00EB0E7C" w:rsidP="00EE0F5A"/>
    <w:p w14:paraId="6C75E30C" w14:textId="486491F8" w:rsidR="00AE6701" w:rsidRPr="0008586D" w:rsidRDefault="00AE6701" w:rsidP="001F5231">
      <w:pPr>
        <w:ind w:firstLine="426"/>
      </w:pPr>
      <w:r w:rsidRPr="0008586D">
        <w:t xml:space="preserve">oder </w:t>
      </w:r>
    </w:p>
    <w:p w14:paraId="0C65217E" w14:textId="77777777" w:rsidR="00BE3045" w:rsidRPr="0008586D" w:rsidRDefault="00BE3045" w:rsidP="00EE0F5A"/>
    <w:p w14:paraId="060CBC82" w14:textId="77777777" w:rsidR="00FE6442" w:rsidRPr="00EB0E7C" w:rsidRDefault="00FE6442" w:rsidP="00EB0E7C">
      <w:pPr>
        <w:pStyle w:val="Default"/>
        <w:spacing w:after="200"/>
        <w:ind w:firstLine="426"/>
        <w:jc w:val="both"/>
        <w:rPr>
          <w:rFonts w:ascii="Times New Roman" w:eastAsia="MS Gothic" w:hAnsi="Times New Roman" w:cs="Times New Roman"/>
          <w:bCs/>
          <w:color w:val="auto"/>
          <w:sz w:val="22"/>
          <w:szCs w:val="22"/>
        </w:rPr>
      </w:pPr>
      <w:r w:rsidRPr="0008586D">
        <w:rPr>
          <w:rFonts w:ascii="Times New Roman" w:eastAsia="MS Gothic" w:hAnsi="Times New Roman" w:cs="Times New Roman"/>
          <w:bCs/>
          <w:color w:val="auto"/>
          <w:sz w:val="22"/>
          <w:szCs w:val="22"/>
        </w:rPr>
        <w:t>Mein/</w:t>
      </w:r>
      <w:r w:rsidRPr="00EB0E7C">
        <w:rPr>
          <w:rFonts w:ascii="Times New Roman" w:eastAsia="MS Gothic" w:hAnsi="Times New Roman" w:cs="Times New Roman"/>
          <w:bCs/>
          <w:color w:val="auto"/>
          <w:sz w:val="22"/>
          <w:szCs w:val="22"/>
        </w:rPr>
        <w:t>Unser Unternehmen ist eingetragen in folgendem Berufsregister:</w:t>
      </w:r>
    </w:p>
    <w:tbl>
      <w:tblPr>
        <w:tblStyle w:val="Tabellenraster"/>
        <w:tblW w:w="9072" w:type="dxa"/>
        <w:tblInd w:w="421" w:type="dxa"/>
        <w:tblLook w:val="04A0" w:firstRow="1" w:lastRow="0" w:firstColumn="1" w:lastColumn="0" w:noHBand="0" w:noVBand="1"/>
      </w:tblPr>
      <w:tblGrid>
        <w:gridCol w:w="2581"/>
        <w:gridCol w:w="6491"/>
      </w:tblGrid>
      <w:tr w:rsidR="00FE6442" w:rsidRPr="00541634" w14:paraId="5D4EED65" w14:textId="77777777" w:rsidTr="00EB0E7C">
        <w:trPr>
          <w:trHeight w:val="51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8797" w14:textId="77777777" w:rsidR="00FE6442" w:rsidRPr="00FE6442" w:rsidRDefault="00FE6442" w:rsidP="00EE0F5A">
            <w:pPr>
              <w:rPr>
                <w:rFonts w:eastAsiaTheme="minorHAnsi"/>
              </w:rPr>
            </w:pPr>
            <w:r w:rsidRPr="00FE6442">
              <w:t>Registerbezeichnung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86D2" w14:textId="77777777" w:rsidR="00FE6442" w:rsidRPr="00FE6442" w:rsidRDefault="00FE6442" w:rsidP="00EE0F5A">
            <w:r w:rsidRPr="00FE6442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FE6442">
              <w:instrText xml:space="preserve"> FORMTEXT </w:instrText>
            </w:r>
            <w:r w:rsidRPr="00FE6442">
              <w:fldChar w:fldCharType="separate"/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fldChar w:fldCharType="end"/>
            </w:r>
          </w:p>
        </w:tc>
      </w:tr>
      <w:tr w:rsidR="00FE6442" w:rsidRPr="00541634" w14:paraId="4F7EB18D" w14:textId="77777777" w:rsidTr="00EB0E7C">
        <w:trPr>
          <w:trHeight w:val="51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23FE" w14:textId="77777777" w:rsidR="00FE6442" w:rsidRPr="00FE6442" w:rsidRDefault="00FE6442" w:rsidP="00EE0F5A">
            <w:r w:rsidRPr="00FE6442">
              <w:t>Register führende Stelle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9B1D" w14:textId="77777777" w:rsidR="00FE6442" w:rsidRPr="00FE6442" w:rsidRDefault="00FE6442" w:rsidP="00EE0F5A">
            <w:r w:rsidRPr="00FE6442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FE6442">
              <w:instrText xml:space="preserve"> FORMTEXT </w:instrText>
            </w:r>
            <w:r w:rsidRPr="00FE6442">
              <w:fldChar w:fldCharType="separate"/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fldChar w:fldCharType="end"/>
            </w:r>
          </w:p>
        </w:tc>
      </w:tr>
      <w:tr w:rsidR="00FE6442" w:rsidRPr="00541634" w14:paraId="001308A4" w14:textId="77777777" w:rsidTr="00EB0E7C">
        <w:trPr>
          <w:trHeight w:val="51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5E8A" w14:textId="77777777" w:rsidR="00FE6442" w:rsidRPr="00FE6442" w:rsidRDefault="00FE6442" w:rsidP="00EE0F5A">
            <w:r w:rsidRPr="00FE6442">
              <w:t>Eintragungsnummer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DB8B1" w14:textId="77777777" w:rsidR="00FE6442" w:rsidRPr="00FE6442" w:rsidRDefault="00FE6442" w:rsidP="00EE0F5A">
            <w:r w:rsidRPr="00FE6442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FE6442">
              <w:instrText xml:space="preserve"> FORMTEXT </w:instrText>
            </w:r>
            <w:r w:rsidRPr="00FE6442">
              <w:fldChar w:fldCharType="separate"/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fldChar w:fldCharType="end"/>
            </w:r>
          </w:p>
        </w:tc>
      </w:tr>
    </w:tbl>
    <w:p w14:paraId="4DDC670E" w14:textId="77777777" w:rsidR="00BE3045" w:rsidRPr="0008586D" w:rsidRDefault="00BE3045" w:rsidP="00EE0F5A">
      <w:pPr>
        <w:rPr>
          <w:rFonts w:eastAsia="MS Gothic"/>
        </w:rPr>
      </w:pPr>
    </w:p>
    <w:p w14:paraId="4BF86F12" w14:textId="712DE2E5" w:rsidR="00AE6701" w:rsidRPr="0008586D" w:rsidRDefault="00AE6701" w:rsidP="001F5231">
      <w:pPr>
        <w:ind w:firstLine="425"/>
        <w:rPr>
          <w:rFonts w:eastAsia="MS Gothic"/>
        </w:rPr>
      </w:pPr>
      <w:r w:rsidRPr="0008586D">
        <w:rPr>
          <w:rFonts w:eastAsia="MS Gothic"/>
        </w:rPr>
        <w:t xml:space="preserve">oder </w:t>
      </w:r>
    </w:p>
    <w:p w14:paraId="08666481" w14:textId="77777777" w:rsidR="00BE3045" w:rsidRPr="0008586D" w:rsidRDefault="00BE3045" w:rsidP="00EE0F5A">
      <w:pPr>
        <w:rPr>
          <w:rFonts w:eastAsia="MS Gothic"/>
        </w:rPr>
      </w:pPr>
    </w:p>
    <w:p w14:paraId="11D7F677" w14:textId="738F78D7" w:rsidR="00FE6442" w:rsidRPr="0008586D" w:rsidRDefault="00FE6442" w:rsidP="00EB0E7C">
      <w:pPr>
        <w:pStyle w:val="Default"/>
        <w:spacing w:after="200"/>
        <w:ind w:left="425"/>
        <w:jc w:val="both"/>
        <w:rPr>
          <w:rFonts w:ascii="Times New Roman" w:eastAsia="MS Gothic" w:hAnsi="Times New Roman" w:cs="Times New Roman"/>
          <w:bCs/>
          <w:color w:val="auto"/>
          <w:sz w:val="22"/>
          <w:szCs w:val="22"/>
        </w:rPr>
      </w:pPr>
      <w:r w:rsidRPr="0008586D">
        <w:rPr>
          <w:rFonts w:ascii="Times New Roman" w:eastAsia="MS Gothic" w:hAnsi="Times New Roman" w:cs="Times New Roman"/>
          <w:bCs/>
          <w:color w:val="auto"/>
          <w:sz w:val="22"/>
          <w:szCs w:val="22"/>
        </w:rPr>
        <w:t>Mein/Unser Unternehmen ist nicht in einem Handels- oder einem Berufsregister eingetragen,</w:t>
      </w:r>
      <w:r w:rsidR="00EB0E7C" w:rsidRPr="0008586D">
        <w:rPr>
          <w:rFonts w:ascii="Times New Roman" w:eastAsia="MS Gothic" w:hAnsi="Times New Roman" w:cs="Times New Roman"/>
          <w:bCs/>
          <w:color w:val="auto"/>
          <w:sz w:val="22"/>
          <w:szCs w:val="22"/>
        </w:rPr>
        <w:t xml:space="preserve"> </w:t>
      </w:r>
      <w:r w:rsidRPr="0008586D">
        <w:rPr>
          <w:rFonts w:ascii="Times New Roman" w:eastAsia="MS Gothic" w:hAnsi="Times New Roman" w:cs="Times New Roman"/>
          <w:bCs/>
          <w:color w:val="auto"/>
          <w:sz w:val="22"/>
          <w:szCs w:val="22"/>
        </w:rPr>
        <w:t>weil:</w:t>
      </w:r>
    </w:p>
    <w:tbl>
      <w:tblPr>
        <w:tblStyle w:val="Tabellenraster"/>
        <w:tblW w:w="9072" w:type="dxa"/>
        <w:tblInd w:w="421" w:type="dxa"/>
        <w:tblLook w:val="04A0" w:firstRow="1" w:lastRow="0" w:firstColumn="1" w:lastColumn="0" w:noHBand="0" w:noVBand="1"/>
      </w:tblPr>
      <w:tblGrid>
        <w:gridCol w:w="9072"/>
      </w:tblGrid>
      <w:tr w:rsidR="00FE6442" w:rsidRPr="00541634" w14:paraId="5FED5DA4" w14:textId="29FF71D1" w:rsidTr="00EB0E7C">
        <w:trPr>
          <w:trHeight w:val="94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487A" w14:textId="0C476522" w:rsidR="00FE6442" w:rsidRPr="00FE6442" w:rsidRDefault="00FE6442" w:rsidP="00EE0F5A">
            <w:r w:rsidRPr="00FE64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E6442">
              <w:instrText xml:space="preserve"> FORMTEXT </w:instrText>
            </w:r>
            <w:r w:rsidRPr="00FE6442">
              <w:fldChar w:fldCharType="separate"/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fldChar w:fldCharType="end"/>
            </w:r>
          </w:p>
        </w:tc>
      </w:tr>
    </w:tbl>
    <w:p w14:paraId="722C0659" w14:textId="7B060A39" w:rsidR="00EB0E7C" w:rsidRPr="001F5231" w:rsidRDefault="00EB0E7C" w:rsidP="001F5231">
      <w:pPr>
        <w:ind w:firstLine="357"/>
        <w:rPr>
          <w:rFonts w:eastAsiaTheme="minorHAnsi"/>
          <w:sz w:val="20"/>
          <w:szCs w:val="20"/>
        </w:rPr>
      </w:pPr>
      <w:r w:rsidRPr="001F5231">
        <w:rPr>
          <w:sz w:val="20"/>
          <w:szCs w:val="20"/>
        </w:rPr>
        <w:t xml:space="preserve">(nur auszufüllen, wenn </w:t>
      </w:r>
      <w:r w:rsidR="009F47D0" w:rsidRPr="001F5231">
        <w:rPr>
          <w:sz w:val="20"/>
          <w:szCs w:val="20"/>
        </w:rPr>
        <w:t>die ersten beiden Optionen</w:t>
      </w:r>
      <w:r w:rsidRPr="001F5231">
        <w:rPr>
          <w:sz w:val="20"/>
          <w:szCs w:val="20"/>
        </w:rPr>
        <w:t xml:space="preserve"> nicht zutreffen)</w:t>
      </w:r>
    </w:p>
    <w:p w14:paraId="633949AB" w14:textId="2FCD28F4" w:rsidR="000677CE" w:rsidRDefault="00293BC8" w:rsidP="00EE0F5A">
      <w:pPr>
        <w:pStyle w:val="berschrift2"/>
      </w:pPr>
      <w:r w:rsidRPr="008E5C0C">
        <w:t xml:space="preserve">Erklärung über die pflichtgemäße Zahlung von Steuern, Abgaben und Sozialbeiträgen </w:t>
      </w:r>
    </w:p>
    <w:p w14:paraId="13E7F6D7" w14:textId="387C39E2" w:rsidR="00D432D1" w:rsidRDefault="00D432D1" w:rsidP="000677CE">
      <w:pPr>
        <w:pStyle w:val="Default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Mit der Abgabe des Angebotes erkläre(n) i</w:t>
      </w:r>
      <w:r w:rsidRPr="000677CE">
        <w:rPr>
          <w:rFonts w:ascii="Times New Roman" w:hAnsi="Times New Roman" w:cs="Times New Roman"/>
          <w:sz w:val="22"/>
          <w:szCs w:val="22"/>
        </w:rPr>
        <w:t>ch/</w:t>
      </w:r>
      <w:r>
        <w:rPr>
          <w:rFonts w:ascii="Times New Roman" w:hAnsi="Times New Roman" w:cs="Times New Roman"/>
          <w:sz w:val="22"/>
          <w:szCs w:val="22"/>
        </w:rPr>
        <w:t>w</w:t>
      </w:r>
      <w:r w:rsidRPr="000677CE">
        <w:rPr>
          <w:rFonts w:ascii="Times New Roman" w:hAnsi="Times New Roman" w:cs="Times New Roman"/>
          <w:sz w:val="22"/>
          <w:szCs w:val="22"/>
        </w:rPr>
        <w:t>ir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0677CE">
        <w:rPr>
          <w:rFonts w:ascii="Times New Roman" w:hAnsi="Times New Roman" w:cs="Times New Roman"/>
          <w:sz w:val="22"/>
          <w:szCs w:val="22"/>
        </w:rPr>
        <w:t>dass ich/wir den Verpflichtungen zur Zahlung von Steuern und Abgaben sowie von Sozialbeiträgen nachgekommen bin/sind.</w:t>
      </w:r>
    </w:p>
    <w:p w14:paraId="33FF8EB3" w14:textId="77777777" w:rsidR="008B62AB" w:rsidRDefault="008B62AB">
      <w:pPr>
        <w:jc w:val="left"/>
        <w:rPr>
          <w:rFonts w:eastAsia="MS Gothic" w:cs="Times New Roman"/>
          <w:b/>
          <w:bCs/>
          <w:lang w:eastAsia="en-US"/>
        </w:rPr>
      </w:pPr>
      <w:r>
        <w:br w:type="page"/>
      </w:r>
    </w:p>
    <w:p w14:paraId="438B0F13" w14:textId="02D0FFDF" w:rsidR="00FE6442" w:rsidRPr="008E5C0C" w:rsidRDefault="00FE6442" w:rsidP="00EE0F5A">
      <w:pPr>
        <w:pStyle w:val="berschrift2"/>
      </w:pPr>
      <w:r w:rsidRPr="008E5C0C">
        <w:lastRenderedPageBreak/>
        <w:t>E</w:t>
      </w:r>
      <w:r w:rsidR="00293BC8" w:rsidRPr="008E5C0C">
        <w:t>r</w:t>
      </w:r>
      <w:r w:rsidRPr="008E5C0C">
        <w:t xml:space="preserve">klärung </w:t>
      </w:r>
      <w:r w:rsidR="00293BC8" w:rsidRPr="008E5C0C">
        <w:t>über den Gesamtumsatz</w:t>
      </w:r>
      <w:r w:rsidR="00573E8D" w:rsidRPr="008E5C0C">
        <w:t xml:space="preserve"> des Unternehmens</w:t>
      </w:r>
      <w:r w:rsidR="00293BC8" w:rsidRPr="008E5C0C">
        <w:t xml:space="preserve"> </w:t>
      </w:r>
      <w:r w:rsidR="005E3715">
        <w:t xml:space="preserve">der </w:t>
      </w:r>
      <w:r w:rsidR="00293BC8" w:rsidRPr="008E5C0C">
        <w:t>letzten drei Geschäftsjahre</w:t>
      </w:r>
    </w:p>
    <w:tbl>
      <w:tblPr>
        <w:tblStyle w:val="Tabellenraster"/>
        <w:tblW w:w="9015" w:type="dxa"/>
        <w:tblInd w:w="421" w:type="dxa"/>
        <w:tblLook w:val="04A0" w:firstRow="1" w:lastRow="0" w:firstColumn="1" w:lastColumn="0" w:noHBand="0" w:noVBand="1"/>
      </w:tblPr>
      <w:tblGrid>
        <w:gridCol w:w="3005"/>
        <w:gridCol w:w="3005"/>
        <w:gridCol w:w="3005"/>
      </w:tblGrid>
      <w:tr w:rsidR="00EB0E7C" w:rsidRPr="00541634" w14:paraId="2A1B58BA" w14:textId="77777777" w:rsidTr="00EB0E7C">
        <w:trPr>
          <w:trHeight w:val="639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4172" w14:textId="77777777" w:rsidR="00FE6442" w:rsidRPr="00FE6442" w:rsidRDefault="00FE6442" w:rsidP="008B62AB">
            <w:pPr>
              <w:jc w:val="center"/>
            </w:pPr>
            <w:r w:rsidRPr="00FE6442">
              <w:t xml:space="preserve">Geschäftsjahr </w:t>
            </w:r>
            <w:r w:rsidRPr="00FE6442"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E6442">
              <w:instrText xml:space="preserve"> FORMTEXT </w:instrText>
            </w:r>
            <w:r w:rsidRPr="00FE6442">
              <w:fldChar w:fldCharType="separate"/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fldChar w:fldCharType="end"/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6CDD" w14:textId="77777777" w:rsidR="00FE6442" w:rsidRPr="00FE6442" w:rsidRDefault="00FE6442" w:rsidP="008B62AB">
            <w:pPr>
              <w:jc w:val="center"/>
            </w:pPr>
            <w:r w:rsidRPr="00FE6442">
              <w:t xml:space="preserve">Geschäftsjahr </w:t>
            </w:r>
            <w:r w:rsidRPr="00FE6442"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E6442">
              <w:instrText xml:space="preserve"> FORMTEXT </w:instrText>
            </w:r>
            <w:r w:rsidRPr="00FE6442">
              <w:fldChar w:fldCharType="separate"/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fldChar w:fldCharType="end"/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0178" w14:textId="77777777" w:rsidR="00FE6442" w:rsidRPr="00FE6442" w:rsidRDefault="00FE6442" w:rsidP="008B62AB">
            <w:pPr>
              <w:jc w:val="center"/>
            </w:pPr>
            <w:r w:rsidRPr="00FE6442">
              <w:t xml:space="preserve">Geschäftsjahr </w:t>
            </w:r>
            <w:r w:rsidRPr="00FE6442"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FE6442">
              <w:instrText xml:space="preserve"> FORMTEXT </w:instrText>
            </w:r>
            <w:r w:rsidRPr="00FE6442">
              <w:fldChar w:fldCharType="separate"/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t> </w:t>
            </w:r>
            <w:r w:rsidRPr="00FE6442">
              <w:fldChar w:fldCharType="end"/>
            </w:r>
          </w:p>
        </w:tc>
      </w:tr>
      <w:tr w:rsidR="00EB0E7C" w:rsidRPr="00541634" w14:paraId="12118855" w14:textId="77777777" w:rsidTr="00EB0E7C">
        <w:trPr>
          <w:trHeight w:val="691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92FC" w14:textId="0C6FF64B" w:rsidR="00FE6442" w:rsidRPr="00FE6442" w:rsidRDefault="006C4B5A" w:rsidP="008B62AB">
            <w:pPr>
              <w:jc w:val="center"/>
            </w:pPr>
            <w:r w:rsidRPr="00FE64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E6442">
              <w:instrText xml:space="preserve"> FORMTEXT </w:instrText>
            </w:r>
            <w:r w:rsidRPr="00FE6442">
              <w:fldChar w:fldCharType="separate"/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fldChar w:fldCharType="end"/>
            </w:r>
            <w:r w:rsidR="00FE6442" w:rsidRPr="00FE6442">
              <w:t xml:space="preserve"> €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CF52" w14:textId="791D4890" w:rsidR="00FE6442" w:rsidRPr="00FE6442" w:rsidRDefault="006C4B5A" w:rsidP="008B62AB">
            <w:pPr>
              <w:jc w:val="center"/>
            </w:pPr>
            <w:r w:rsidRPr="00FE64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E6442">
              <w:instrText xml:space="preserve"> FORMTEXT </w:instrText>
            </w:r>
            <w:r w:rsidRPr="00FE6442">
              <w:fldChar w:fldCharType="separate"/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fldChar w:fldCharType="end"/>
            </w:r>
            <w:r w:rsidR="00FE6442" w:rsidRPr="00FE6442">
              <w:t xml:space="preserve"> €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46DB4" w14:textId="059D336A" w:rsidR="00FE6442" w:rsidRPr="00FE6442" w:rsidRDefault="006C4B5A" w:rsidP="008B62AB">
            <w:pPr>
              <w:jc w:val="center"/>
            </w:pPr>
            <w:r w:rsidRPr="00FE644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E6442">
              <w:instrText xml:space="preserve"> FORMTEXT </w:instrText>
            </w:r>
            <w:r w:rsidRPr="00FE6442">
              <w:fldChar w:fldCharType="separate"/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rPr>
                <w:noProof/>
              </w:rPr>
              <w:t> </w:t>
            </w:r>
            <w:r w:rsidRPr="00FE6442">
              <w:fldChar w:fldCharType="end"/>
            </w:r>
            <w:r w:rsidR="00FE6442" w:rsidRPr="00FE6442">
              <w:t xml:space="preserve"> €</w:t>
            </w:r>
          </w:p>
        </w:tc>
      </w:tr>
    </w:tbl>
    <w:p w14:paraId="6C445BBB" w14:textId="1BCF12B8" w:rsidR="00FE6442" w:rsidRDefault="00293BC8" w:rsidP="00EE0F5A">
      <w:pPr>
        <w:pStyle w:val="berschrift2"/>
      </w:pPr>
      <w:r w:rsidRPr="008E5C0C">
        <w:t>Angabe zu Referenzen</w:t>
      </w:r>
      <w:r w:rsidR="00573E8D" w:rsidRPr="008E5C0C">
        <w:t xml:space="preserve"> über erbrachte, vergleichbare Leistungen</w:t>
      </w:r>
      <w:r w:rsidR="005E3715">
        <w:t xml:space="preserve"> zum Leistungsgegenstand</w:t>
      </w:r>
      <w:r w:rsidR="00573E8D" w:rsidRPr="008E5C0C">
        <w:t xml:space="preserve"> (</w:t>
      </w:r>
      <w:r w:rsidR="00F75CAD">
        <w:t xml:space="preserve">Datenanbindung LWL </w:t>
      </w:r>
      <w:proofErr w:type="spellStart"/>
      <w:r w:rsidR="00F75CAD">
        <w:t>dark</w:t>
      </w:r>
      <w:proofErr w:type="spellEnd"/>
      <w:r w:rsidR="00F75CAD">
        <w:t xml:space="preserve"> </w:t>
      </w:r>
      <w:proofErr w:type="spellStart"/>
      <w:r w:rsidR="00F75CAD">
        <w:t>fibre</w:t>
      </w:r>
      <w:proofErr w:type="spellEnd"/>
      <w:r w:rsidR="00F75CAD">
        <w:t>)</w:t>
      </w:r>
      <w:r w:rsidR="00573E8D" w:rsidRPr="008E5C0C">
        <w:t xml:space="preserve"> innerhalb der letzten drei Jahre</w:t>
      </w:r>
      <w:r w:rsidR="00F75CAD">
        <w:t xml:space="preserve"> (2022 – heute)</w:t>
      </w:r>
      <w:r w:rsidR="00573E8D" w:rsidRPr="008E5C0C">
        <w:t xml:space="preserve"> mit den abgefragten Informationen.</w:t>
      </w:r>
    </w:p>
    <w:p w14:paraId="68854A79" w14:textId="1620162C" w:rsidR="00F75CAD" w:rsidRDefault="00F75CAD" w:rsidP="00F75CAD">
      <w:pPr>
        <w:pStyle w:val="Default"/>
        <w:ind w:left="360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</w:pPr>
      <w:r w:rsidRPr="00F75CAD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>Vergleichbar sind Leistungen bei denen der Bieter die</w:t>
      </w:r>
      <w:r w:rsidR="00B3782E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 xml:space="preserve"> </w:t>
      </w:r>
      <w:proofErr w:type="spellStart"/>
      <w:r w:rsidR="00B3782E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>dark</w:t>
      </w:r>
      <w:proofErr w:type="spellEnd"/>
      <w:r w:rsidR="00B3782E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 xml:space="preserve"> </w:t>
      </w:r>
      <w:proofErr w:type="spellStart"/>
      <w:r w:rsidR="00B3782E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>fibre</w:t>
      </w:r>
      <w:proofErr w:type="spellEnd"/>
      <w:r w:rsidRPr="00F75CAD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 xml:space="preserve"> Datenanbindung umgesetzt und diese mindestens 1 Jahr betrieben hat.</w:t>
      </w:r>
    </w:p>
    <w:p w14:paraId="1A53650E" w14:textId="77777777" w:rsidR="00F75CAD" w:rsidRPr="00F75CAD" w:rsidRDefault="00F75CAD" w:rsidP="00F75CAD">
      <w:pPr>
        <w:pStyle w:val="Default"/>
        <w:ind w:left="360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</w:pPr>
    </w:p>
    <w:p w14:paraId="039E31CB" w14:textId="6913BB67" w:rsidR="00573E8D" w:rsidRPr="008E5C0C" w:rsidRDefault="00573E8D" w:rsidP="00573E8D">
      <w:pPr>
        <w:pStyle w:val="Default"/>
        <w:ind w:left="360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</w:pPr>
      <w:r w:rsidRPr="008E5C0C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 xml:space="preserve">Es sind mindestens </w:t>
      </w:r>
      <w:r w:rsidR="008E5C0C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>3</w:t>
      </w:r>
      <w:r w:rsidRPr="008E5C0C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de-DE"/>
        </w:rPr>
        <w:t xml:space="preserve"> geeignete Referenzen erforderlich!</w:t>
      </w:r>
    </w:p>
    <w:p w14:paraId="1453139A" w14:textId="77777777" w:rsidR="00FE6442" w:rsidRPr="00EB0E7C" w:rsidRDefault="00FE6442" w:rsidP="00EE0F5A">
      <w:pPr>
        <w:pStyle w:val="Listenabsatz"/>
        <w:rPr>
          <w:lang w:eastAsia="en-US"/>
        </w:rPr>
      </w:pPr>
    </w:p>
    <w:tbl>
      <w:tblPr>
        <w:tblStyle w:val="Tabellenraster"/>
        <w:tblW w:w="9072" w:type="dxa"/>
        <w:tblInd w:w="421" w:type="dxa"/>
        <w:tblLook w:val="04A0" w:firstRow="1" w:lastRow="0" w:firstColumn="1" w:lastColumn="0" w:noHBand="0" w:noVBand="1"/>
      </w:tblPr>
      <w:tblGrid>
        <w:gridCol w:w="2439"/>
        <w:gridCol w:w="6633"/>
      </w:tblGrid>
      <w:tr w:rsidR="00176D77" w:rsidRPr="005608B1" w14:paraId="088F4FA5" w14:textId="77777777" w:rsidTr="00176D77">
        <w:trPr>
          <w:cantSplit/>
          <w:trHeight w:hRule="exact" w:val="51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E10C" w14:textId="2C970BB5" w:rsidR="00176D77" w:rsidRPr="00EE0F5A" w:rsidRDefault="00176D77" w:rsidP="00EE0F5A">
            <w:pPr>
              <w:rPr>
                <w:b/>
                <w:bCs/>
              </w:rPr>
            </w:pPr>
            <w:r w:rsidRPr="00EE0F5A">
              <w:rPr>
                <w:b/>
                <w:bCs/>
              </w:rPr>
              <w:t>1. Referenz</w:t>
            </w:r>
          </w:p>
        </w:tc>
      </w:tr>
      <w:tr w:rsidR="001F5231" w:rsidRPr="005608B1" w14:paraId="50B53EAC" w14:textId="77777777" w:rsidTr="00176D77">
        <w:trPr>
          <w:cantSplit/>
          <w:trHeight w:hRule="exact" w:val="141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C5D3" w14:textId="77777777" w:rsidR="001F5231" w:rsidRDefault="001F5231" w:rsidP="001F5231">
            <w:r>
              <w:t>Referenzauftraggeber</w:t>
            </w:r>
          </w:p>
          <w:p w14:paraId="524AFBA1" w14:textId="77777777" w:rsidR="001F5231" w:rsidRDefault="001F5231" w:rsidP="001F5231"/>
          <w:p w14:paraId="7CEF2EF3" w14:textId="21A43BE0" w:rsidR="001F5231" w:rsidRPr="005608B1" w:rsidRDefault="001F5231" w:rsidP="001F5231">
            <w:r>
              <w:t>(Name, Anschrift)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2173" w14:textId="71C1FA5B" w:rsidR="001F5231" w:rsidRPr="005608B1" w:rsidRDefault="001F5231" w:rsidP="001F523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C4B5A" w:rsidRPr="005608B1" w14:paraId="3CC7D767" w14:textId="77777777" w:rsidTr="00F75CAD">
        <w:trPr>
          <w:cantSplit/>
          <w:trHeight w:hRule="exact" w:val="88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10DE" w14:textId="44EAC76B" w:rsidR="006C4B5A" w:rsidRPr="00AC4C05" w:rsidRDefault="00F75CAD" w:rsidP="00F75CAD">
            <w:pPr>
              <w:rPr>
                <w:highlight w:val="yellow"/>
              </w:rPr>
            </w:pPr>
            <w:r>
              <w:t>Erläuterung der a</w:t>
            </w:r>
            <w:r w:rsidR="006C4B5A" w:rsidRPr="000E5A0D">
              <w:t>usgeführte</w:t>
            </w:r>
            <w:r>
              <w:t xml:space="preserve">n </w:t>
            </w:r>
            <w:r w:rsidR="006C4B5A" w:rsidRPr="000E5A0D">
              <w:t>Leistungen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BDA3" w14:textId="3E6956FF" w:rsidR="006C4B5A" w:rsidRPr="005608B1" w:rsidRDefault="006C4B5A" w:rsidP="006C4B5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F5231" w:rsidRPr="005608B1" w14:paraId="5421DDB6" w14:textId="77777777" w:rsidTr="00F75CAD">
        <w:trPr>
          <w:cantSplit/>
          <w:trHeight w:hRule="exact" w:val="8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12E7" w14:textId="62ED6FF7" w:rsidR="001F5231" w:rsidRDefault="00F75CAD" w:rsidP="001F5231">
            <w:pPr>
              <w:jc w:val="left"/>
            </w:pPr>
            <w:r>
              <w:t>Vertragszeitraum der Bereitstellung der Datenanbindung (von/bis)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1649" w14:textId="624EABF2" w:rsidR="001F5231" w:rsidRDefault="001F5231" w:rsidP="001F523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78F80D5" w14:textId="5E6CDD42" w:rsidR="008B62AB" w:rsidRDefault="008B62AB" w:rsidP="00EE0F5A">
      <w:pPr>
        <w:rPr>
          <w:lang w:eastAsia="en-US"/>
        </w:rPr>
      </w:pPr>
    </w:p>
    <w:p w14:paraId="1652D793" w14:textId="77777777" w:rsidR="00F75CAD" w:rsidRDefault="00F75CAD" w:rsidP="00EE0F5A">
      <w:pPr>
        <w:rPr>
          <w:lang w:eastAsia="en-US"/>
        </w:rPr>
      </w:pPr>
    </w:p>
    <w:tbl>
      <w:tblPr>
        <w:tblStyle w:val="Tabellenraster"/>
        <w:tblW w:w="9072" w:type="dxa"/>
        <w:tblInd w:w="421" w:type="dxa"/>
        <w:tblLook w:val="04A0" w:firstRow="1" w:lastRow="0" w:firstColumn="1" w:lastColumn="0" w:noHBand="0" w:noVBand="1"/>
      </w:tblPr>
      <w:tblGrid>
        <w:gridCol w:w="2439"/>
        <w:gridCol w:w="6633"/>
      </w:tblGrid>
      <w:tr w:rsidR="00F75CAD" w:rsidRPr="005608B1" w14:paraId="5B91F4A0" w14:textId="77777777" w:rsidTr="00E626E5">
        <w:trPr>
          <w:cantSplit/>
          <w:trHeight w:hRule="exact" w:val="51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44D8" w14:textId="1DEA098A" w:rsidR="00F75CAD" w:rsidRPr="00EE0F5A" w:rsidRDefault="00F75CAD" w:rsidP="00E626E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EE0F5A">
              <w:rPr>
                <w:b/>
                <w:bCs/>
              </w:rPr>
              <w:t>. Referenz</w:t>
            </w:r>
          </w:p>
        </w:tc>
      </w:tr>
      <w:tr w:rsidR="00F75CAD" w:rsidRPr="005608B1" w14:paraId="5E06C0C1" w14:textId="77777777" w:rsidTr="00E626E5">
        <w:trPr>
          <w:cantSplit/>
          <w:trHeight w:hRule="exact" w:val="141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7605" w14:textId="77777777" w:rsidR="00F75CAD" w:rsidRDefault="00F75CAD" w:rsidP="00E626E5">
            <w:r>
              <w:t>Referenzauftraggeber</w:t>
            </w:r>
          </w:p>
          <w:p w14:paraId="215653C4" w14:textId="77777777" w:rsidR="00F75CAD" w:rsidRDefault="00F75CAD" w:rsidP="00E626E5"/>
          <w:p w14:paraId="07D857A7" w14:textId="77777777" w:rsidR="00F75CAD" w:rsidRPr="005608B1" w:rsidRDefault="00F75CAD" w:rsidP="00E626E5">
            <w:r>
              <w:t>(Name, Anschrift)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6628" w14:textId="77777777" w:rsidR="00F75CAD" w:rsidRPr="005608B1" w:rsidRDefault="00F75CAD" w:rsidP="00E626E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5CAD" w:rsidRPr="005608B1" w14:paraId="6CF1ADAA" w14:textId="77777777" w:rsidTr="00E626E5">
        <w:trPr>
          <w:cantSplit/>
          <w:trHeight w:hRule="exact" w:val="88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9D1B" w14:textId="77777777" w:rsidR="00F75CAD" w:rsidRPr="00AC4C05" w:rsidRDefault="00F75CAD" w:rsidP="00E626E5">
            <w:pPr>
              <w:rPr>
                <w:highlight w:val="yellow"/>
              </w:rPr>
            </w:pPr>
            <w:r>
              <w:t>Erläuterung der a</w:t>
            </w:r>
            <w:r w:rsidRPr="000E5A0D">
              <w:t>usgeführte</w:t>
            </w:r>
            <w:r>
              <w:t xml:space="preserve">n </w:t>
            </w:r>
            <w:r w:rsidRPr="000E5A0D">
              <w:t>Leistungen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EB5A" w14:textId="77777777" w:rsidR="00F75CAD" w:rsidRPr="005608B1" w:rsidRDefault="00F75CAD" w:rsidP="00E626E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5CAD" w:rsidRPr="005608B1" w14:paraId="7E59C9DA" w14:textId="77777777" w:rsidTr="00E626E5">
        <w:trPr>
          <w:cantSplit/>
          <w:trHeight w:hRule="exact" w:val="8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4806" w14:textId="77777777" w:rsidR="00F75CAD" w:rsidRDefault="00F75CAD" w:rsidP="00E626E5">
            <w:pPr>
              <w:jc w:val="left"/>
            </w:pPr>
            <w:r>
              <w:t>Vertragszeitraum der Bereitstellung der Datenanbindung (von/bis)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CBFF" w14:textId="77777777" w:rsidR="00F75CAD" w:rsidRDefault="00F75CAD" w:rsidP="00E626E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17112A8" w14:textId="77777777" w:rsidR="008B62AB" w:rsidRDefault="008B62AB">
      <w:pPr>
        <w:jc w:val="left"/>
        <w:rPr>
          <w:lang w:eastAsia="en-US"/>
        </w:rPr>
      </w:pPr>
      <w:r>
        <w:rPr>
          <w:lang w:eastAsia="en-US"/>
        </w:rPr>
        <w:br w:type="page"/>
      </w:r>
    </w:p>
    <w:tbl>
      <w:tblPr>
        <w:tblStyle w:val="Tabellenraster"/>
        <w:tblW w:w="9072" w:type="dxa"/>
        <w:tblInd w:w="421" w:type="dxa"/>
        <w:tblLook w:val="04A0" w:firstRow="1" w:lastRow="0" w:firstColumn="1" w:lastColumn="0" w:noHBand="0" w:noVBand="1"/>
      </w:tblPr>
      <w:tblGrid>
        <w:gridCol w:w="2439"/>
        <w:gridCol w:w="6633"/>
      </w:tblGrid>
      <w:tr w:rsidR="00F75CAD" w:rsidRPr="005608B1" w14:paraId="37EA7FF0" w14:textId="77777777" w:rsidTr="00E626E5">
        <w:trPr>
          <w:cantSplit/>
          <w:trHeight w:hRule="exact" w:val="51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B6B1" w14:textId="66E28269" w:rsidR="00F75CAD" w:rsidRPr="00EE0F5A" w:rsidRDefault="00F75CAD" w:rsidP="00E626E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  <w:r w:rsidRPr="00EE0F5A">
              <w:rPr>
                <w:b/>
                <w:bCs/>
              </w:rPr>
              <w:t>. Referenz</w:t>
            </w:r>
          </w:p>
        </w:tc>
      </w:tr>
      <w:tr w:rsidR="00F75CAD" w:rsidRPr="005608B1" w14:paraId="00237217" w14:textId="77777777" w:rsidTr="00E626E5">
        <w:trPr>
          <w:cantSplit/>
          <w:trHeight w:hRule="exact" w:val="141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F9A6" w14:textId="77777777" w:rsidR="00F75CAD" w:rsidRDefault="00F75CAD" w:rsidP="00E626E5">
            <w:r>
              <w:t>Referenzauftraggeber</w:t>
            </w:r>
          </w:p>
          <w:p w14:paraId="03881885" w14:textId="77777777" w:rsidR="00F75CAD" w:rsidRDefault="00F75CAD" w:rsidP="00E626E5"/>
          <w:p w14:paraId="1721572C" w14:textId="77777777" w:rsidR="00F75CAD" w:rsidRPr="005608B1" w:rsidRDefault="00F75CAD" w:rsidP="00E626E5">
            <w:r>
              <w:t>(Name, Anschrift)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F6F1" w14:textId="77777777" w:rsidR="00F75CAD" w:rsidRPr="005608B1" w:rsidRDefault="00F75CAD" w:rsidP="00E626E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5CAD" w:rsidRPr="005608B1" w14:paraId="4EB8E661" w14:textId="77777777" w:rsidTr="00E626E5">
        <w:trPr>
          <w:cantSplit/>
          <w:trHeight w:hRule="exact" w:val="88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9D9E" w14:textId="77777777" w:rsidR="00F75CAD" w:rsidRPr="00AC4C05" w:rsidRDefault="00F75CAD" w:rsidP="00E626E5">
            <w:pPr>
              <w:rPr>
                <w:highlight w:val="yellow"/>
              </w:rPr>
            </w:pPr>
            <w:r>
              <w:t>Erläuterung der a</w:t>
            </w:r>
            <w:r w:rsidRPr="000E5A0D">
              <w:t>usgeführte</w:t>
            </w:r>
            <w:r>
              <w:t xml:space="preserve">n </w:t>
            </w:r>
            <w:r w:rsidRPr="000E5A0D">
              <w:t>Leistungen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9842" w14:textId="77777777" w:rsidR="00F75CAD" w:rsidRPr="005608B1" w:rsidRDefault="00F75CAD" w:rsidP="00E626E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5CAD" w:rsidRPr="005608B1" w14:paraId="1FAFC6EA" w14:textId="77777777" w:rsidTr="00E626E5">
        <w:trPr>
          <w:cantSplit/>
          <w:trHeight w:hRule="exact" w:val="8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F3E" w14:textId="77777777" w:rsidR="00F75CAD" w:rsidRDefault="00F75CAD" w:rsidP="00E626E5">
            <w:pPr>
              <w:jc w:val="left"/>
            </w:pPr>
            <w:r>
              <w:t>Vertragszeitraum der Bereitstellung der Datenanbindung (von/bis)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A57E" w14:textId="77777777" w:rsidR="00F75CAD" w:rsidRDefault="00F75CAD" w:rsidP="00E626E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CD93539" w14:textId="4329D9A6" w:rsidR="00933E70" w:rsidRDefault="00933E70" w:rsidP="00EE0F5A">
      <w:pPr>
        <w:rPr>
          <w:lang w:eastAsia="en-US"/>
        </w:rPr>
      </w:pPr>
    </w:p>
    <w:tbl>
      <w:tblPr>
        <w:tblStyle w:val="Tabellenraster"/>
        <w:tblW w:w="9072" w:type="dxa"/>
        <w:tblInd w:w="421" w:type="dxa"/>
        <w:tblLook w:val="04A0" w:firstRow="1" w:lastRow="0" w:firstColumn="1" w:lastColumn="0" w:noHBand="0" w:noVBand="1"/>
      </w:tblPr>
      <w:tblGrid>
        <w:gridCol w:w="2439"/>
        <w:gridCol w:w="6633"/>
      </w:tblGrid>
      <w:tr w:rsidR="00F75CAD" w:rsidRPr="005608B1" w14:paraId="4DCE7CC7" w14:textId="77777777" w:rsidTr="00E626E5">
        <w:trPr>
          <w:cantSplit/>
          <w:trHeight w:hRule="exact" w:val="51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3B7A" w14:textId="36955967" w:rsidR="00F75CAD" w:rsidRPr="00EE0F5A" w:rsidRDefault="00F75CAD" w:rsidP="00E626E5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EE0F5A">
              <w:rPr>
                <w:b/>
                <w:bCs/>
              </w:rPr>
              <w:t>. Referenz</w:t>
            </w:r>
          </w:p>
        </w:tc>
      </w:tr>
      <w:tr w:rsidR="00F75CAD" w:rsidRPr="005608B1" w14:paraId="3E695D69" w14:textId="77777777" w:rsidTr="00E626E5">
        <w:trPr>
          <w:cantSplit/>
          <w:trHeight w:hRule="exact" w:val="141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C6BF" w14:textId="77777777" w:rsidR="00F75CAD" w:rsidRDefault="00F75CAD" w:rsidP="00E626E5">
            <w:r>
              <w:t>Referenzauftraggeber</w:t>
            </w:r>
          </w:p>
          <w:p w14:paraId="5DF648CE" w14:textId="77777777" w:rsidR="00F75CAD" w:rsidRDefault="00F75CAD" w:rsidP="00E626E5"/>
          <w:p w14:paraId="4C53E23F" w14:textId="77777777" w:rsidR="00F75CAD" w:rsidRPr="005608B1" w:rsidRDefault="00F75CAD" w:rsidP="00E626E5">
            <w:r>
              <w:t>(Name, Anschrift)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7BCE" w14:textId="77777777" w:rsidR="00F75CAD" w:rsidRPr="005608B1" w:rsidRDefault="00F75CAD" w:rsidP="00E626E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5CAD" w:rsidRPr="005608B1" w14:paraId="32FB7E33" w14:textId="77777777" w:rsidTr="00E626E5">
        <w:trPr>
          <w:cantSplit/>
          <w:trHeight w:hRule="exact" w:val="88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5B3C" w14:textId="77777777" w:rsidR="00F75CAD" w:rsidRPr="00AC4C05" w:rsidRDefault="00F75CAD" w:rsidP="00E626E5">
            <w:pPr>
              <w:rPr>
                <w:highlight w:val="yellow"/>
              </w:rPr>
            </w:pPr>
            <w:r>
              <w:t>Erläuterung der a</w:t>
            </w:r>
            <w:r w:rsidRPr="000E5A0D">
              <w:t>usgeführte</w:t>
            </w:r>
            <w:r>
              <w:t xml:space="preserve">n </w:t>
            </w:r>
            <w:r w:rsidRPr="000E5A0D">
              <w:t>Leistungen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01AF" w14:textId="77777777" w:rsidR="00F75CAD" w:rsidRPr="005608B1" w:rsidRDefault="00F75CAD" w:rsidP="00E626E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5CAD" w:rsidRPr="005608B1" w14:paraId="4320E30E" w14:textId="77777777" w:rsidTr="00E626E5">
        <w:trPr>
          <w:cantSplit/>
          <w:trHeight w:hRule="exact" w:val="8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4C61" w14:textId="77777777" w:rsidR="00F75CAD" w:rsidRDefault="00F75CAD" w:rsidP="00E626E5">
            <w:pPr>
              <w:jc w:val="left"/>
            </w:pPr>
            <w:r>
              <w:t>Vertragszeitraum der Bereitstellung der Datenanbindung (von/bis)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DFC" w14:textId="77777777" w:rsidR="00F75CAD" w:rsidRDefault="00F75CAD" w:rsidP="00E626E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4DCBFD5" w14:textId="77777777" w:rsidR="00F75CAD" w:rsidRDefault="00F75CAD" w:rsidP="00EE0F5A">
      <w:pPr>
        <w:rPr>
          <w:lang w:eastAsia="en-US"/>
        </w:rPr>
      </w:pPr>
    </w:p>
    <w:tbl>
      <w:tblPr>
        <w:tblStyle w:val="Tabellenraster"/>
        <w:tblW w:w="9072" w:type="dxa"/>
        <w:tblInd w:w="421" w:type="dxa"/>
        <w:tblLook w:val="04A0" w:firstRow="1" w:lastRow="0" w:firstColumn="1" w:lastColumn="0" w:noHBand="0" w:noVBand="1"/>
      </w:tblPr>
      <w:tblGrid>
        <w:gridCol w:w="2439"/>
        <w:gridCol w:w="6633"/>
      </w:tblGrid>
      <w:tr w:rsidR="00F75CAD" w:rsidRPr="005608B1" w14:paraId="49263D52" w14:textId="77777777" w:rsidTr="00E626E5">
        <w:trPr>
          <w:cantSplit/>
          <w:trHeight w:hRule="exact" w:val="51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8F38" w14:textId="2CC094ED" w:rsidR="00F75CAD" w:rsidRPr="00EE0F5A" w:rsidRDefault="00F75CAD" w:rsidP="00E626E5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EE0F5A">
              <w:rPr>
                <w:b/>
                <w:bCs/>
              </w:rPr>
              <w:t>. Referenz</w:t>
            </w:r>
          </w:p>
        </w:tc>
      </w:tr>
      <w:tr w:rsidR="00F75CAD" w:rsidRPr="005608B1" w14:paraId="459F0FD1" w14:textId="77777777" w:rsidTr="00E626E5">
        <w:trPr>
          <w:cantSplit/>
          <w:trHeight w:hRule="exact" w:val="141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6042" w14:textId="77777777" w:rsidR="00F75CAD" w:rsidRDefault="00F75CAD" w:rsidP="00E626E5">
            <w:r>
              <w:t>Referenzauftraggeber</w:t>
            </w:r>
          </w:p>
          <w:p w14:paraId="5E78AC46" w14:textId="77777777" w:rsidR="00F75CAD" w:rsidRDefault="00F75CAD" w:rsidP="00E626E5"/>
          <w:p w14:paraId="5675F3A3" w14:textId="77777777" w:rsidR="00F75CAD" w:rsidRPr="005608B1" w:rsidRDefault="00F75CAD" w:rsidP="00E626E5">
            <w:r>
              <w:t>(Name, Anschrift)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97E0" w14:textId="77777777" w:rsidR="00F75CAD" w:rsidRPr="005608B1" w:rsidRDefault="00F75CAD" w:rsidP="00E626E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5CAD" w:rsidRPr="005608B1" w14:paraId="3A0E1F78" w14:textId="77777777" w:rsidTr="00E626E5">
        <w:trPr>
          <w:cantSplit/>
          <w:trHeight w:hRule="exact" w:val="887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9B8C" w14:textId="77777777" w:rsidR="00F75CAD" w:rsidRPr="00AC4C05" w:rsidRDefault="00F75CAD" w:rsidP="00E626E5">
            <w:pPr>
              <w:rPr>
                <w:highlight w:val="yellow"/>
              </w:rPr>
            </w:pPr>
            <w:r>
              <w:t>Erläuterung der a</w:t>
            </w:r>
            <w:r w:rsidRPr="000E5A0D">
              <w:t>usgeführte</w:t>
            </w:r>
            <w:r>
              <w:t xml:space="preserve">n </w:t>
            </w:r>
            <w:r w:rsidRPr="000E5A0D">
              <w:t>Leistungen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FC6F" w14:textId="77777777" w:rsidR="00F75CAD" w:rsidRPr="005608B1" w:rsidRDefault="00F75CAD" w:rsidP="00E626E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5CAD" w:rsidRPr="005608B1" w14:paraId="61989FEA" w14:textId="77777777" w:rsidTr="00E626E5">
        <w:trPr>
          <w:cantSplit/>
          <w:trHeight w:hRule="exact" w:val="8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13B6" w14:textId="77777777" w:rsidR="00F75CAD" w:rsidRDefault="00F75CAD" w:rsidP="00E626E5">
            <w:pPr>
              <w:jc w:val="left"/>
            </w:pPr>
            <w:r>
              <w:t>Vertragszeitraum der Bereitstellung der Datenanbindung (von/bis)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1425" w14:textId="77777777" w:rsidR="00F75CAD" w:rsidRDefault="00F75CAD" w:rsidP="00E626E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0835FD1" w14:textId="77777777" w:rsidR="00F75CAD" w:rsidRDefault="00F75CAD" w:rsidP="00F75CAD">
      <w:pPr>
        <w:rPr>
          <w:lang w:eastAsia="en-US"/>
        </w:rPr>
      </w:pPr>
    </w:p>
    <w:sectPr w:rsidR="00F75CAD">
      <w:footerReference w:type="default" r:id="rId8"/>
      <w:headerReference w:type="first" r:id="rId9"/>
      <w:footerReference w:type="first" r:id="rId10"/>
      <w:pgSz w:w="11906" w:h="16838" w:code="9"/>
      <w:pgMar w:top="907" w:right="907" w:bottom="567" w:left="1418" w:header="90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D42F6" w14:textId="77777777" w:rsidR="00B471B9" w:rsidRDefault="00B471B9" w:rsidP="00EE0F5A">
      <w:r>
        <w:separator/>
      </w:r>
    </w:p>
  </w:endnote>
  <w:endnote w:type="continuationSeparator" w:id="0">
    <w:p w14:paraId="75A9D4E5" w14:textId="77777777" w:rsidR="00B471B9" w:rsidRDefault="00B471B9" w:rsidP="00EE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DCEC9" w14:textId="77777777" w:rsidR="00AA5E82" w:rsidRDefault="00AA5E82" w:rsidP="00AA5E82">
    <w:pPr>
      <w:rPr>
        <w:sz w:val="16"/>
        <w:szCs w:val="16"/>
      </w:rPr>
    </w:pPr>
    <w:r w:rsidRPr="00675D3D">
      <w:rPr>
        <w:sz w:val="16"/>
        <w:szCs w:val="16"/>
      </w:rPr>
      <w:t xml:space="preserve">15319-2026 – LWL </w:t>
    </w:r>
    <w:proofErr w:type="spellStart"/>
    <w:r w:rsidRPr="00675D3D">
      <w:rPr>
        <w:sz w:val="16"/>
        <w:szCs w:val="16"/>
      </w:rPr>
      <w:t>dark</w:t>
    </w:r>
    <w:proofErr w:type="spellEnd"/>
    <w:r w:rsidRPr="00675D3D">
      <w:rPr>
        <w:sz w:val="16"/>
        <w:szCs w:val="16"/>
      </w:rPr>
      <w:t xml:space="preserve"> </w:t>
    </w:r>
    <w:proofErr w:type="spellStart"/>
    <w:r w:rsidRPr="00675D3D">
      <w:rPr>
        <w:sz w:val="16"/>
        <w:szCs w:val="16"/>
      </w:rPr>
      <w:t>fibre</w:t>
    </w:r>
    <w:proofErr w:type="spellEnd"/>
    <w:r w:rsidRPr="00675D3D">
      <w:rPr>
        <w:sz w:val="16"/>
        <w:szCs w:val="16"/>
      </w:rPr>
      <w:t xml:space="preserve"> Datenanbindung Spinnereistr. 7</w:t>
    </w:r>
  </w:p>
  <w:p w14:paraId="22292F3D" w14:textId="02E1829A" w:rsidR="00EE0F5A" w:rsidRPr="00EE0F5A" w:rsidRDefault="005E3715" w:rsidP="00EE0F5A">
    <w:pPr>
      <w:rPr>
        <w:color w:val="000000" w:themeColor="text1"/>
        <w:sz w:val="16"/>
        <w:szCs w:val="16"/>
      </w:rPr>
    </w:pPr>
    <w:r>
      <w:rPr>
        <w:sz w:val="16"/>
        <w:szCs w:val="16"/>
      </w:rPr>
      <w:t>Eigene</w:t>
    </w:r>
    <w:r w:rsidRPr="00EE0F5A">
      <w:rPr>
        <w:sz w:val="16"/>
        <w:szCs w:val="16"/>
      </w:rPr>
      <w:t>rklärung</w:t>
    </w:r>
    <w:r w:rsidR="00C1657A">
      <w:rPr>
        <w:sz w:val="16"/>
        <w:szCs w:val="16"/>
      </w:rPr>
      <w:t xml:space="preserve"> national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="00EE0F5A" w:rsidRPr="00EE0F5A">
      <w:rPr>
        <w:sz w:val="16"/>
        <w:szCs w:val="16"/>
      </w:rPr>
      <w:tab/>
    </w:r>
    <w:r w:rsidR="00EE0F5A">
      <w:rPr>
        <w:sz w:val="16"/>
        <w:szCs w:val="16"/>
      </w:rPr>
      <w:tab/>
    </w:r>
    <w:r w:rsidR="00EE0F5A">
      <w:rPr>
        <w:sz w:val="16"/>
        <w:szCs w:val="16"/>
      </w:rPr>
      <w:tab/>
    </w:r>
    <w:r w:rsidR="00EE0F5A">
      <w:rPr>
        <w:sz w:val="16"/>
        <w:szCs w:val="16"/>
      </w:rPr>
      <w:tab/>
    </w:r>
    <w:r w:rsidR="00EE0F5A">
      <w:rPr>
        <w:sz w:val="16"/>
        <w:szCs w:val="16"/>
      </w:rPr>
      <w:tab/>
    </w:r>
    <w:r w:rsidR="00EE0F5A">
      <w:rPr>
        <w:sz w:val="16"/>
        <w:szCs w:val="16"/>
      </w:rPr>
      <w:tab/>
    </w:r>
    <w:r w:rsidR="00EE0F5A" w:rsidRPr="00EE0F5A">
      <w:rPr>
        <w:bCs/>
        <w:color w:val="000000" w:themeColor="text1"/>
        <w:sz w:val="16"/>
        <w:szCs w:val="16"/>
      </w:rPr>
      <w:fldChar w:fldCharType="begin"/>
    </w:r>
    <w:r w:rsidR="00EE0F5A" w:rsidRPr="00EE0F5A">
      <w:rPr>
        <w:bCs/>
        <w:color w:val="000000" w:themeColor="text1"/>
        <w:sz w:val="16"/>
        <w:szCs w:val="16"/>
      </w:rPr>
      <w:instrText>PAGE  \* Arabic  \* MERGEFORMAT</w:instrText>
    </w:r>
    <w:r w:rsidR="00EE0F5A" w:rsidRPr="00EE0F5A">
      <w:rPr>
        <w:bCs/>
        <w:color w:val="000000" w:themeColor="text1"/>
        <w:sz w:val="16"/>
        <w:szCs w:val="16"/>
      </w:rPr>
      <w:fldChar w:fldCharType="separate"/>
    </w:r>
    <w:r w:rsidR="00EE0F5A">
      <w:rPr>
        <w:bCs/>
        <w:color w:val="000000" w:themeColor="text1"/>
        <w:sz w:val="16"/>
        <w:szCs w:val="16"/>
      </w:rPr>
      <w:t>1</w:t>
    </w:r>
    <w:r w:rsidR="00EE0F5A" w:rsidRPr="00EE0F5A">
      <w:rPr>
        <w:bCs/>
        <w:color w:val="000000" w:themeColor="text1"/>
        <w:sz w:val="16"/>
        <w:szCs w:val="16"/>
      </w:rPr>
      <w:fldChar w:fldCharType="end"/>
    </w:r>
    <w:r w:rsidR="00EE0F5A" w:rsidRPr="00EE0F5A">
      <w:rPr>
        <w:color w:val="000000" w:themeColor="text1"/>
        <w:sz w:val="16"/>
        <w:szCs w:val="16"/>
      </w:rPr>
      <w:t>/</w:t>
    </w:r>
    <w:r w:rsidR="00EE0F5A" w:rsidRPr="00EE0F5A">
      <w:rPr>
        <w:bCs/>
        <w:color w:val="000000" w:themeColor="text1"/>
        <w:sz w:val="16"/>
        <w:szCs w:val="16"/>
      </w:rPr>
      <w:fldChar w:fldCharType="begin"/>
    </w:r>
    <w:r w:rsidR="00EE0F5A" w:rsidRPr="00EE0F5A">
      <w:rPr>
        <w:bCs/>
        <w:color w:val="000000" w:themeColor="text1"/>
        <w:sz w:val="16"/>
        <w:szCs w:val="16"/>
      </w:rPr>
      <w:instrText>NUMPAGES  \* Arabic  \* MERGEFORMAT</w:instrText>
    </w:r>
    <w:r w:rsidR="00EE0F5A" w:rsidRPr="00EE0F5A">
      <w:rPr>
        <w:bCs/>
        <w:color w:val="000000" w:themeColor="text1"/>
        <w:sz w:val="16"/>
        <w:szCs w:val="16"/>
      </w:rPr>
      <w:fldChar w:fldCharType="separate"/>
    </w:r>
    <w:r w:rsidR="00EE0F5A">
      <w:rPr>
        <w:bCs/>
        <w:color w:val="000000" w:themeColor="text1"/>
        <w:sz w:val="16"/>
        <w:szCs w:val="16"/>
      </w:rPr>
      <w:t>4</w:t>
    </w:r>
    <w:r w:rsidR="00EE0F5A" w:rsidRPr="00EE0F5A">
      <w:rPr>
        <w:bCs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9EF30" w14:textId="77777777" w:rsidR="00AA5E82" w:rsidRDefault="00AA5E82" w:rsidP="00AA5E82">
    <w:pPr>
      <w:rPr>
        <w:sz w:val="16"/>
        <w:szCs w:val="16"/>
      </w:rPr>
    </w:pPr>
    <w:r w:rsidRPr="00675D3D">
      <w:rPr>
        <w:sz w:val="16"/>
        <w:szCs w:val="16"/>
      </w:rPr>
      <w:t xml:space="preserve">15319-2026 – LWL </w:t>
    </w:r>
    <w:proofErr w:type="spellStart"/>
    <w:r w:rsidRPr="00675D3D">
      <w:rPr>
        <w:sz w:val="16"/>
        <w:szCs w:val="16"/>
      </w:rPr>
      <w:t>dark</w:t>
    </w:r>
    <w:proofErr w:type="spellEnd"/>
    <w:r w:rsidRPr="00675D3D">
      <w:rPr>
        <w:sz w:val="16"/>
        <w:szCs w:val="16"/>
      </w:rPr>
      <w:t xml:space="preserve"> </w:t>
    </w:r>
    <w:proofErr w:type="spellStart"/>
    <w:r w:rsidRPr="00675D3D">
      <w:rPr>
        <w:sz w:val="16"/>
        <w:szCs w:val="16"/>
      </w:rPr>
      <w:t>fibre</w:t>
    </w:r>
    <w:proofErr w:type="spellEnd"/>
    <w:r w:rsidRPr="00675D3D">
      <w:rPr>
        <w:sz w:val="16"/>
        <w:szCs w:val="16"/>
      </w:rPr>
      <w:t xml:space="preserve"> Datenanbindung Spinnereistr. 7</w:t>
    </w:r>
  </w:p>
  <w:p w14:paraId="249BEBA7" w14:textId="50975CEA" w:rsidR="00B303E7" w:rsidRPr="00EE0F5A" w:rsidRDefault="005E3715" w:rsidP="00EE0F5A">
    <w:pPr>
      <w:rPr>
        <w:color w:val="000000" w:themeColor="text1"/>
        <w:sz w:val="16"/>
        <w:szCs w:val="16"/>
      </w:rPr>
    </w:pPr>
    <w:r>
      <w:rPr>
        <w:sz w:val="16"/>
        <w:szCs w:val="16"/>
      </w:rPr>
      <w:t>Eigene</w:t>
    </w:r>
    <w:r w:rsidR="00931AED" w:rsidRPr="00EE0F5A">
      <w:rPr>
        <w:sz w:val="16"/>
        <w:szCs w:val="16"/>
      </w:rPr>
      <w:t>rklärung</w:t>
    </w:r>
    <w:r w:rsidR="00C1657A">
      <w:rPr>
        <w:sz w:val="16"/>
        <w:szCs w:val="16"/>
      </w:rPr>
      <w:t xml:space="preserve"> national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="000770B7" w:rsidRPr="00EE0F5A">
      <w:rPr>
        <w:sz w:val="16"/>
        <w:szCs w:val="16"/>
      </w:rPr>
      <w:tab/>
    </w:r>
    <w:r w:rsidR="00EE0F5A">
      <w:rPr>
        <w:sz w:val="16"/>
        <w:szCs w:val="16"/>
      </w:rPr>
      <w:tab/>
    </w:r>
    <w:r w:rsidR="00EE0F5A">
      <w:rPr>
        <w:sz w:val="16"/>
        <w:szCs w:val="16"/>
      </w:rPr>
      <w:tab/>
    </w:r>
    <w:r w:rsidR="00EE0F5A">
      <w:rPr>
        <w:sz w:val="16"/>
        <w:szCs w:val="16"/>
      </w:rPr>
      <w:tab/>
    </w:r>
    <w:r w:rsidR="00EE0F5A">
      <w:rPr>
        <w:sz w:val="16"/>
        <w:szCs w:val="16"/>
      </w:rPr>
      <w:tab/>
    </w:r>
    <w:r w:rsidR="00EE0F5A">
      <w:rPr>
        <w:sz w:val="16"/>
        <w:szCs w:val="16"/>
      </w:rPr>
      <w:tab/>
    </w:r>
    <w:r w:rsidR="000770B7" w:rsidRPr="00EE0F5A">
      <w:rPr>
        <w:bCs/>
        <w:color w:val="000000" w:themeColor="text1"/>
        <w:sz w:val="16"/>
        <w:szCs w:val="16"/>
      </w:rPr>
      <w:fldChar w:fldCharType="begin"/>
    </w:r>
    <w:r w:rsidR="000770B7" w:rsidRPr="00EE0F5A">
      <w:rPr>
        <w:bCs/>
        <w:color w:val="000000" w:themeColor="text1"/>
        <w:sz w:val="16"/>
        <w:szCs w:val="16"/>
      </w:rPr>
      <w:instrText>PAGE  \* Arabic  \* MERGEFORMAT</w:instrText>
    </w:r>
    <w:r w:rsidR="000770B7" w:rsidRPr="00EE0F5A">
      <w:rPr>
        <w:bCs/>
        <w:color w:val="000000" w:themeColor="text1"/>
        <w:sz w:val="16"/>
        <w:szCs w:val="16"/>
      </w:rPr>
      <w:fldChar w:fldCharType="separate"/>
    </w:r>
    <w:r w:rsidR="000770B7" w:rsidRPr="00EE0F5A">
      <w:rPr>
        <w:bCs/>
        <w:noProof/>
        <w:color w:val="000000" w:themeColor="text1"/>
        <w:sz w:val="16"/>
        <w:szCs w:val="16"/>
      </w:rPr>
      <w:t>1</w:t>
    </w:r>
    <w:r w:rsidR="000770B7" w:rsidRPr="00EE0F5A">
      <w:rPr>
        <w:bCs/>
        <w:color w:val="000000" w:themeColor="text1"/>
        <w:sz w:val="16"/>
        <w:szCs w:val="16"/>
      </w:rPr>
      <w:fldChar w:fldCharType="end"/>
    </w:r>
    <w:r w:rsidR="000770B7" w:rsidRPr="00EE0F5A">
      <w:rPr>
        <w:color w:val="000000" w:themeColor="text1"/>
        <w:sz w:val="16"/>
        <w:szCs w:val="16"/>
      </w:rPr>
      <w:t>/</w:t>
    </w:r>
    <w:r w:rsidR="000770B7" w:rsidRPr="00EE0F5A">
      <w:rPr>
        <w:bCs/>
        <w:color w:val="000000" w:themeColor="text1"/>
        <w:sz w:val="16"/>
        <w:szCs w:val="16"/>
      </w:rPr>
      <w:fldChar w:fldCharType="begin"/>
    </w:r>
    <w:r w:rsidR="000770B7" w:rsidRPr="00EE0F5A">
      <w:rPr>
        <w:bCs/>
        <w:color w:val="000000" w:themeColor="text1"/>
        <w:sz w:val="16"/>
        <w:szCs w:val="16"/>
      </w:rPr>
      <w:instrText>NUMPAGES  \* Arabic  \* MERGEFORMAT</w:instrText>
    </w:r>
    <w:r w:rsidR="000770B7" w:rsidRPr="00EE0F5A">
      <w:rPr>
        <w:bCs/>
        <w:color w:val="000000" w:themeColor="text1"/>
        <w:sz w:val="16"/>
        <w:szCs w:val="16"/>
      </w:rPr>
      <w:fldChar w:fldCharType="separate"/>
    </w:r>
    <w:r w:rsidR="000770B7" w:rsidRPr="00EE0F5A">
      <w:rPr>
        <w:bCs/>
        <w:noProof/>
        <w:color w:val="000000" w:themeColor="text1"/>
        <w:sz w:val="16"/>
        <w:szCs w:val="16"/>
      </w:rPr>
      <w:t>5</w:t>
    </w:r>
    <w:r w:rsidR="000770B7" w:rsidRPr="00EE0F5A">
      <w:rPr>
        <w:bCs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2606C" w14:textId="77777777" w:rsidR="00B471B9" w:rsidRDefault="00B471B9" w:rsidP="00EE0F5A">
      <w:r>
        <w:separator/>
      </w:r>
    </w:p>
  </w:footnote>
  <w:footnote w:type="continuationSeparator" w:id="0">
    <w:p w14:paraId="7D298B94" w14:textId="77777777" w:rsidR="00B471B9" w:rsidRDefault="00B471B9" w:rsidP="00EE0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75B78" w14:paraId="6D228AF0" w14:textId="77777777" w:rsidTr="00A00869">
      <w:trPr>
        <w:cantSplit/>
        <w:trHeight w:val="285"/>
      </w:trPr>
      <w:tc>
        <w:tcPr>
          <w:tcW w:w="7655" w:type="dxa"/>
          <w:vMerge w:val="restart"/>
        </w:tcPr>
        <w:p w14:paraId="6840B53F" w14:textId="0680DB6C" w:rsidR="00075B78" w:rsidRDefault="00BE0C0B" w:rsidP="00EE0F5A">
          <w:pPr>
            <w:pStyle w:val="Kopfzeile"/>
          </w:pPr>
          <w:r>
            <w:rPr>
              <w:noProof/>
            </w:rPr>
            <w:drawing>
              <wp:inline distT="0" distB="0" distL="0" distR="0" wp14:anchorId="186E7F20" wp14:editId="620FADA3">
                <wp:extent cx="3120183" cy="1009650"/>
                <wp:effectExtent l="0" t="0" r="4445" b="0"/>
                <wp:docPr id="2284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15760ECD" w14:textId="77777777" w:rsidR="00075B78" w:rsidRDefault="00075B78" w:rsidP="00EE0F5A">
          <w:pPr>
            <w:pStyle w:val="Kopfzeile"/>
          </w:pPr>
        </w:p>
      </w:tc>
    </w:tr>
    <w:tr w:rsidR="00075B78" w14:paraId="06CAD1D2" w14:textId="77777777" w:rsidTr="00643DE2">
      <w:trPr>
        <w:cantSplit/>
        <w:trHeight w:val="1438"/>
      </w:trPr>
      <w:tc>
        <w:tcPr>
          <w:tcW w:w="7655" w:type="dxa"/>
          <w:vMerge/>
        </w:tcPr>
        <w:p w14:paraId="6139096E" w14:textId="77777777" w:rsidR="00075B78" w:rsidRDefault="00075B78" w:rsidP="00EE0F5A">
          <w:pPr>
            <w:pStyle w:val="Kopfzeile"/>
          </w:pPr>
        </w:p>
      </w:tc>
      <w:tc>
        <w:tcPr>
          <w:tcW w:w="2552" w:type="dxa"/>
        </w:tcPr>
        <w:p w14:paraId="642B9EB2" w14:textId="7192638F" w:rsidR="000D486F" w:rsidRPr="00EE0F5A" w:rsidRDefault="000D486F" w:rsidP="00EE0F5A">
          <w:pPr>
            <w:pStyle w:val="Einrichtung2"/>
            <w:rPr>
              <w:b w:val="0"/>
              <w:bCs w:val="0"/>
            </w:rPr>
          </w:pPr>
          <w:r w:rsidRPr="00EE0F5A">
            <w:rPr>
              <w:b w:val="0"/>
              <w:bCs w:val="0"/>
            </w:rPr>
            <w:t xml:space="preserve">Dezernat </w:t>
          </w:r>
          <w:r w:rsidR="009C64DB" w:rsidRPr="00EE0F5A">
            <w:rPr>
              <w:b w:val="0"/>
              <w:bCs w:val="0"/>
            </w:rPr>
            <w:t>5</w:t>
          </w:r>
          <w:r w:rsidRPr="00EE0F5A">
            <w:rPr>
              <w:b w:val="0"/>
              <w:bCs w:val="0"/>
            </w:rPr>
            <w:t xml:space="preserve">: Finanzen </w:t>
          </w:r>
        </w:p>
        <w:p w14:paraId="139AF326" w14:textId="2F3CF780" w:rsidR="00990347" w:rsidRPr="00EE0F5A" w:rsidRDefault="000D486F" w:rsidP="00EE0F5A">
          <w:pPr>
            <w:pStyle w:val="Einrichtung2"/>
            <w:rPr>
              <w:b w:val="0"/>
              <w:bCs w:val="0"/>
            </w:rPr>
          </w:pPr>
          <w:r w:rsidRPr="00EE0F5A">
            <w:rPr>
              <w:b w:val="0"/>
              <w:bCs w:val="0"/>
            </w:rPr>
            <w:t xml:space="preserve">Sachgebiet </w:t>
          </w:r>
          <w:r w:rsidR="009C64DB" w:rsidRPr="00EE0F5A">
            <w:rPr>
              <w:b w:val="0"/>
              <w:bCs w:val="0"/>
            </w:rPr>
            <w:t>5</w:t>
          </w:r>
          <w:r w:rsidRPr="00EE0F5A">
            <w:rPr>
              <w:b w:val="0"/>
              <w:bCs w:val="0"/>
            </w:rPr>
            <w:t>3</w:t>
          </w:r>
        </w:p>
        <w:p w14:paraId="77A1AFAB" w14:textId="3FB4505A" w:rsidR="004B339F" w:rsidRPr="00332249" w:rsidRDefault="004B339F" w:rsidP="00EE0F5A">
          <w:pPr>
            <w:pStyle w:val="Einrichtung2"/>
          </w:pPr>
          <w:r>
            <w:t>Vergabestelle</w:t>
          </w:r>
        </w:p>
        <w:p w14:paraId="3A6EB439" w14:textId="77777777" w:rsidR="000D486F" w:rsidRPr="005822D0" w:rsidRDefault="000D486F" w:rsidP="00EE0F5A">
          <w:pPr>
            <w:pStyle w:val="Einrichtung2"/>
          </w:pPr>
        </w:p>
        <w:p w14:paraId="4404CA1F" w14:textId="62878898" w:rsidR="00075B78" w:rsidRPr="007E33B1" w:rsidRDefault="00075B78" w:rsidP="00EE0F5A">
          <w:pPr>
            <w:pStyle w:val="Einrichtung1"/>
          </w:pPr>
        </w:p>
      </w:tc>
    </w:tr>
  </w:tbl>
  <w:p w14:paraId="2DE00E80" w14:textId="77777777" w:rsidR="00B303E7" w:rsidRDefault="001955B1" w:rsidP="00EE0F5A">
    <w:pPr>
      <w:pStyle w:val="Kopfzeile"/>
      <w:rPr>
        <w:sz w:val="8"/>
        <w:szCs w:val="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4CBD64" wp14:editId="3A0A5F40">
              <wp:simplePos x="0" y="0"/>
              <wp:positionH relativeFrom="page">
                <wp:posOffset>0</wp:posOffset>
              </wp:positionH>
              <wp:positionV relativeFrom="page">
                <wp:posOffset>5328920</wp:posOffset>
              </wp:positionV>
              <wp:extent cx="228600" cy="0"/>
              <wp:effectExtent l="9525" t="13970" r="9525" b="508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A050CA" id="Line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419.6pt" to="18pt,4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AF4DD63" wp14:editId="5EDDEF36">
              <wp:simplePos x="0" y="0"/>
              <wp:positionH relativeFrom="page">
                <wp:posOffset>0</wp:posOffset>
              </wp:positionH>
              <wp:positionV relativeFrom="page">
                <wp:posOffset>3780790</wp:posOffset>
              </wp:positionV>
              <wp:extent cx="228600" cy="0"/>
              <wp:effectExtent l="9525" t="8890" r="952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6A2A1B" id="Line 2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297.7pt" to="18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97CAAE7E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602F7B"/>
    <w:multiLevelType w:val="hybridMultilevel"/>
    <w:tmpl w:val="5F8E5F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448A4"/>
    <w:multiLevelType w:val="hybridMultilevel"/>
    <w:tmpl w:val="0DC0BD9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10FF7"/>
    <w:multiLevelType w:val="multilevel"/>
    <w:tmpl w:val="BF8A996E"/>
    <w:lvl w:ilvl="0">
      <w:start w:val="1"/>
      <w:numFmt w:val="lowerLetter"/>
      <w:pStyle w:val="berschrift2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01451A"/>
    <w:multiLevelType w:val="hybridMultilevel"/>
    <w:tmpl w:val="0CC432E2"/>
    <w:lvl w:ilvl="0" w:tplc="438CBD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38CBD3A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C36D3EA">
      <w:start w:val="4109"/>
      <w:numFmt w:val="bullet"/>
      <w:lvlText w:val="-"/>
      <w:lvlJc w:val="left"/>
      <w:pPr>
        <w:ind w:left="2880" w:hanging="180"/>
      </w:pPr>
      <w:rPr>
        <w:rFonts w:ascii="Arial" w:eastAsia="Calibri" w:hAnsi="Arial" w:cs="Arial" w:hint="default"/>
        <w:b/>
      </w:rPr>
    </w:lvl>
    <w:lvl w:ilvl="3" w:tplc="0407000F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81B31D1"/>
    <w:multiLevelType w:val="hybridMultilevel"/>
    <w:tmpl w:val="10EC74BA"/>
    <w:lvl w:ilvl="0" w:tplc="5AF856FA">
      <w:start w:val="1"/>
      <w:numFmt w:val="decimal"/>
      <w:lvlText w:val="%1."/>
      <w:lvlJc w:val="left"/>
      <w:pPr>
        <w:ind w:left="397" w:hanging="397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349E4"/>
    <w:multiLevelType w:val="multilevel"/>
    <w:tmpl w:val="97CAAE7E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2D418D"/>
    <w:multiLevelType w:val="hybridMultilevel"/>
    <w:tmpl w:val="E8825326"/>
    <w:lvl w:ilvl="0" w:tplc="CC06A4C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8A5C1A"/>
    <w:multiLevelType w:val="hybridMultilevel"/>
    <w:tmpl w:val="03C6218E"/>
    <w:lvl w:ilvl="0" w:tplc="A30209D2">
      <w:start w:val="1"/>
      <w:numFmt w:val="decimal"/>
      <w:lvlText w:val="%1."/>
      <w:lvlJc w:val="left"/>
      <w:pPr>
        <w:ind w:left="218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560" w:hanging="360"/>
      </w:pPr>
    </w:lvl>
    <w:lvl w:ilvl="2" w:tplc="0407001B" w:tentative="1">
      <w:start w:val="1"/>
      <w:numFmt w:val="lowerRoman"/>
      <w:lvlText w:val="%3."/>
      <w:lvlJc w:val="right"/>
      <w:pPr>
        <w:ind w:left="3280" w:hanging="180"/>
      </w:pPr>
    </w:lvl>
    <w:lvl w:ilvl="3" w:tplc="0407000F" w:tentative="1">
      <w:start w:val="1"/>
      <w:numFmt w:val="decimal"/>
      <w:lvlText w:val="%4."/>
      <w:lvlJc w:val="left"/>
      <w:pPr>
        <w:ind w:left="4000" w:hanging="360"/>
      </w:pPr>
    </w:lvl>
    <w:lvl w:ilvl="4" w:tplc="04070019" w:tentative="1">
      <w:start w:val="1"/>
      <w:numFmt w:val="lowerLetter"/>
      <w:lvlText w:val="%5."/>
      <w:lvlJc w:val="left"/>
      <w:pPr>
        <w:ind w:left="4720" w:hanging="360"/>
      </w:pPr>
    </w:lvl>
    <w:lvl w:ilvl="5" w:tplc="0407001B" w:tentative="1">
      <w:start w:val="1"/>
      <w:numFmt w:val="lowerRoman"/>
      <w:lvlText w:val="%6."/>
      <w:lvlJc w:val="right"/>
      <w:pPr>
        <w:ind w:left="5440" w:hanging="180"/>
      </w:pPr>
    </w:lvl>
    <w:lvl w:ilvl="6" w:tplc="0407000F" w:tentative="1">
      <w:start w:val="1"/>
      <w:numFmt w:val="decimal"/>
      <w:lvlText w:val="%7."/>
      <w:lvlJc w:val="left"/>
      <w:pPr>
        <w:ind w:left="6160" w:hanging="360"/>
      </w:pPr>
    </w:lvl>
    <w:lvl w:ilvl="7" w:tplc="04070019" w:tentative="1">
      <w:start w:val="1"/>
      <w:numFmt w:val="lowerLetter"/>
      <w:lvlText w:val="%8."/>
      <w:lvlJc w:val="left"/>
      <w:pPr>
        <w:ind w:left="6880" w:hanging="360"/>
      </w:pPr>
    </w:lvl>
    <w:lvl w:ilvl="8" w:tplc="0407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9" w15:restartNumberingAfterBreak="0">
    <w:nsid w:val="548D5FFF"/>
    <w:multiLevelType w:val="hybridMultilevel"/>
    <w:tmpl w:val="6616F1B8"/>
    <w:lvl w:ilvl="0" w:tplc="A414380A">
      <w:start w:val="6"/>
      <w:numFmt w:val="bullet"/>
      <w:lvlText w:val="-"/>
      <w:lvlJc w:val="left"/>
      <w:pPr>
        <w:ind w:left="792" w:hanging="360"/>
      </w:pPr>
      <w:rPr>
        <w:rFonts w:asciiTheme="majorBidi" w:eastAsia="Times New Roman" w:hAnsiTheme="majorBidi" w:cstheme="majorBidi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54AE5243"/>
    <w:multiLevelType w:val="hybridMultilevel"/>
    <w:tmpl w:val="106C5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07C81"/>
    <w:multiLevelType w:val="hybridMultilevel"/>
    <w:tmpl w:val="379A9206"/>
    <w:lvl w:ilvl="0" w:tplc="62FCE18A">
      <w:start w:val="1"/>
      <w:numFmt w:val="decimal"/>
      <w:pStyle w:val="berschrift1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60E9B"/>
    <w:multiLevelType w:val="hybridMultilevel"/>
    <w:tmpl w:val="23420E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E61AAC"/>
    <w:multiLevelType w:val="hybridMultilevel"/>
    <w:tmpl w:val="5E72B5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F6E18"/>
    <w:multiLevelType w:val="hybridMultilevel"/>
    <w:tmpl w:val="F70C37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858C4"/>
    <w:multiLevelType w:val="hybridMultilevel"/>
    <w:tmpl w:val="23E425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480476">
    <w:abstractNumId w:val="1"/>
  </w:num>
  <w:num w:numId="2" w16cid:durableId="850989952">
    <w:abstractNumId w:val="13"/>
  </w:num>
  <w:num w:numId="3" w16cid:durableId="216598392">
    <w:abstractNumId w:val="2"/>
  </w:num>
  <w:num w:numId="4" w16cid:durableId="2147801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502467">
    <w:abstractNumId w:val="12"/>
  </w:num>
  <w:num w:numId="6" w16cid:durableId="13060823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585380">
    <w:abstractNumId w:val="3"/>
  </w:num>
  <w:num w:numId="8" w16cid:durableId="1798914204">
    <w:abstractNumId w:val="7"/>
  </w:num>
  <w:num w:numId="9" w16cid:durableId="1915582184">
    <w:abstractNumId w:val="8"/>
  </w:num>
  <w:num w:numId="10" w16cid:durableId="1839272889">
    <w:abstractNumId w:val="10"/>
  </w:num>
  <w:num w:numId="11" w16cid:durableId="735973767">
    <w:abstractNumId w:val="9"/>
  </w:num>
  <w:num w:numId="12" w16cid:durableId="1523978569">
    <w:abstractNumId w:val="4"/>
  </w:num>
  <w:num w:numId="13" w16cid:durableId="1982076465">
    <w:abstractNumId w:val="6"/>
  </w:num>
  <w:num w:numId="14" w16cid:durableId="1776436933">
    <w:abstractNumId w:val="11"/>
  </w:num>
  <w:num w:numId="15" w16cid:durableId="323241023">
    <w:abstractNumId w:val="0"/>
  </w:num>
  <w:num w:numId="16" w16cid:durableId="63872955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kh2NnTunJ9We6Kk876+JQGBy7Jz7ewfYe21665DGHEPbrRAzXLSSNZWjwf3wTBrFjelOj3ADu/fDtYPq4zch6Q==" w:salt="+iVrtPniMMtn2EHUCz/3Sw=="/>
  <w:defaultTabStop w:val="708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5B1"/>
    <w:rsid w:val="00001404"/>
    <w:rsid w:val="000212ED"/>
    <w:rsid w:val="00052B5F"/>
    <w:rsid w:val="00053F5F"/>
    <w:rsid w:val="000677CE"/>
    <w:rsid w:val="00075B78"/>
    <w:rsid w:val="000770B7"/>
    <w:rsid w:val="0008586D"/>
    <w:rsid w:val="000B19E6"/>
    <w:rsid w:val="000D486F"/>
    <w:rsid w:val="000E0637"/>
    <w:rsid w:val="000E543E"/>
    <w:rsid w:val="000E5A0D"/>
    <w:rsid w:val="00112AB2"/>
    <w:rsid w:val="00115EEA"/>
    <w:rsid w:val="00176D77"/>
    <w:rsid w:val="001918D5"/>
    <w:rsid w:val="001952DA"/>
    <w:rsid w:val="001955B1"/>
    <w:rsid w:val="001A1B3B"/>
    <w:rsid w:val="001B1DEE"/>
    <w:rsid w:val="001C1006"/>
    <w:rsid w:val="001C736F"/>
    <w:rsid w:val="001F5231"/>
    <w:rsid w:val="001F5234"/>
    <w:rsid w:val="001F76B8"/>
    <w:rsid w:val="00217E0A"/>
    <w:rsid w:val="00293BC8"/>
    <w:rsid w:val="002A7DE2"/>
    <w:rsid w:val="002B1F1E"/>
    <w:rsid w:val="002C1592"/>
    <w:rsid w:val="002E11DA"/>
    <w:rsid w:val="002F47F8"/>
    <w:rsid w:val="00323BFB"/>
    <w:rsid w:val="00332249"/>
    <w:rsid w:val="00332ED0"/>
    <w:rsid w:val="003423A0"/>
    <w:rsid w:val="00347C90"/>
    <w:rsid w:val="00365D3D"/>
    <w:rsid w:val="003A36F1"/>
    <w:rsid w:val="00435219"/>
    <w:rsid w:val="00454E7C"/>
    <w:rsid w:val="00472DF4"/>
    <w:rsid w:val="0048191D"/>
    <w:rsid w:val="00496D94"/>
    <w:rsid w:val="004A38D6"/>
    <w:rsid w:val="004B339F"/>
    <w:rsid w:val="004B509F"/>
    <w:rsid w:val="004C6533"/>
    <w:rsid w:val="004D0F73"/>
    <w:rsid w:val="004D7739"/>
    <w:rsid w:val="004F32DD"/>
    <w:rsid w:val="005375A3"/>
    <w:rsid w:val="005527B9"/>
    <w:rsid w:val="00560660"/>
    <w:rsid w:val="00566173"/>
    <w:rsid w:val="00567DF4"/>
    <w:rsid w:val="00573E8D"/>
    <w:rsid w:val="005822D0"/>
    <w:rsid w:val="005865BF"/>
    <w:rsid w:val="005A5CD2"/>
    <w:rsid w:val="005B55B3"/>
    <w:rsid w:val="005B6B09"/>
    <w:rsid w:val="005E3715"/>
    <w:rsid w:val="00602A05"/>
    <w:rsid w:val="006237ED"/>
    <w:rsid w:val="00627819"/>
    <w:rsid w:val="00675DF1"/>
    <w:rsid w:val="00690541"/>
    <w:rsid w:val="00694D75"/>
    <w:rsid w:val="006A431F"/>
    <w:rsid w:val="006C4B5A"/>
    <w:rsid w:val="006C7981"/>
    <w:rsid w:val="006D20B9"/>
    <w:rsid w:val="00740948"/>
    <w:rsid w:val="00741E95"/>
    <w:rsid w:val="0075160B"/>
    <w:rsid w:val="00793224"/>
    <w:rsid w:val="007B014C"/>
    <w:rsid w:val="007E3694"/>
    <w:rsid w:val="008024A9"/>
    <w:rsid w:val="008524FC"/>
    <w:rsid w:val="008536C3"/>
    <w:rsid w:val="00870C3B"/>
    <w:rsid w:val="00874C06"/>
    <w:rsid w:val="008A6925"/>
    <w:rsid w:val="008B182D"/>
    <w:rsid w:val="008B2AA8"/>
    <w:rsid w:val="008B62AB"/>
    <w:rsid w:val="008D728F"/>
    <w:rsid w:val="008E4F45"/>
    <w:rsid w:val="008E5C0C"/>
    <w:rsid w:val="008F4E94"/>
    <w:rsid w:val="0092007E"/>
    <w:rsid w:val="00920361"/>
    <w:rsid w:val="00930402"/>
    <w:rsid w:val="00931AED"/>
    <w:rsid w:val="00933E70"/>
    <w:rsid w:val="009455E1"/>
    <w:rsid w:val="009504CA"/>
    <w:rsid w:val="00950CBB"/>
    <w:rsid w:val="00953346"/>
    <w:rsid w:val="00980360"/>
    <w:rsid w:val="00990347"/>
    <w:rsid w:val="009B5509"/>
    <w:rsid w:val="009B7B3A"/>
    <w:rsid w:val="009C2FAD"/>
    <w:rsid w:val="009C64DB"/>
    <w:rsid w:val="009D444C"/>
    <w:rsid w:val="009F47D0"/>
    <w:rsid w:val="00A00869"/>
    <w:rsid w:val="00A1397F"/>
    <w:rsid w:val="00A2153F"/>
    <w:rsid w:val="00A4004E"/>
    <w:rsid w:val="00A86700"/>
    <w:rsid w:val="00A90546"/>
    <w:rsid w:val="00AA5E82"/>
    <w:rsid w:val="00AA6126"/>
    <w:rsid w:val="00AB40F0"/>
    <w:rsid w:val="00AC4C05"/>
    <w:rsid w:val="00AE5344"/>
    <w:rsid w:val="00AE6701"/>
    <w:rsid w:val="00AE7CDC"/>
    <w:rsid w:val="00B13118"/>
    <w:rsid w:val="00B16E25"/>
    <w:rsid w:val="00B303E7"/>
    <w:rsid w:val="00B3782E"/>
    <w:rsid w:val="00B471B9"/>
    <w:rsid w:val="00B632E2"/>
    <w:rsid w:val="00B74D76"/>
    <w:rsid w:val="00B83C5A"/>
    <w:rsid w:val="00B844EF"/>
    <w:rsid w:val="00BE0C0B"/>
    <w:rsid w:val="00BE3045"/>
    <w:rsid w:val="00C060D9"/>
    <w:rsid w:val="00C10BAB"/>
    <w:rsid w:val="00C1657A"/>
    <w:rsid w:val="00C177A2"/>
    <w:rsid w:val="00C3590A"/>
    <w:rsid w:val="00C45846"/>
    <w:rsid w:val="00CC6A0F"/>
    <w:rsid w:val="00CE4B8F"/>
    <w:rsid w:val="00CF240A"/>
    <w:rsid w:val="00D1507F"/>
    <w:rsid w:val="00D1605C"/>
    <w:rsid w:val="00D26ADC"/>
    <w:rsid w:val="00D325E7"/>
    <w:rsid w:val="00D41C06"/>
    <w:rsid w:val="00D432D1"/>
    <w:rsid w:val="00D52A11"/>
    <w:rsid w:val="00D73E5F"/>
    <w:rsid w:val="00D8378E"/>
    <w:rsid w:val="00DE4569"/>
    <w:rsid w:val="00E67619"/>
    <w:rsid w:val="00E97F87"/>
    <w:rsid w:val="00EA5E20"/>
    <w:rsid w:val="00EA6675"/>
    <w:rsid w:val="00EB0E7C"/>
    <w:rsid w:val="00EC2055"/>
    <w:rsid w:val="00EC45D3"/>
    <w:rsid w:val="00EE0F5A"/>
    <w:rsid w:val="00F20AE9"/>
    <w:rsid w:val="00F20ED6"/>
    <w:rsid w:val="00F5318A"/>
    <w:rsid w:val="00F75CAD"/>
    <w:rsid w:val="00FA2863"/>
    <w:rsid w:val="00FA5269"/>
    <w:rsid w:val="00FC3452"/>
    <w:rsid w:val="00FC69CF"/>
    <w:rsid w:val="00FD0FAD"/>
    <w:rsid w:val="00FE1CE5"/>
    <w:rsid w:val="00FE6442"/>
    <w:rsid w:val="00FF3446"/>
    <w:rsid w:val="00FF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EF922D"/>
  <w15:docId w15:val="{8E049139-BE85-455B-BAFE-96D71786A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0F5A"/>
    <w:pPr>
      <w:jc w:val="both"/>
    </w:pPr>
    <w:rPr>
      <w:rFonts w:cs="Arial"/>
      <w:sz w:val="22"/>
      <w:szCs w:val="22"/>
    </w:rPr>
  </w:style>
  <w:style w:type="paragraph" w:styleId="berschrift1">
    <w:name w:val="heading 1"/>
    <w:basedOn w:val="Listenabsatz"/>
    <w:next w:val="Standard"/>
    <w:qFormat/>
    <w:rsid w:val="00347C90"/>
    <w:pPr>
      <w:numPr>
        <w:numId w:val="14"/>
      </w:numPr>
      <w:tabs>
        <w:tab w:val="left" w:pos="426"/>
      </w:tabs>
      <w:ind w:left="284" w:hanging="284"/>
      <w:outlineLvl w:val="0"/>
    </w:pPr>
    <w:rPr>
      <w:rFonts w:asciiTheme="majorBidi" w:hAnsiTheme="majorBidi" w:cstheme="majorBidi"/>
      <w:b/>
      <w:sz w:val="24"/>
    </w:rPr>
  </w:style>
  <w:style w:type="paragraph" w:styleId="berschrift2">
    <w:name w:val="heading 2"/>
    <w:basedOn w:val="Default"/>
    <w:next w:val="Standard"/>
    <w:qFormat/>
    <w:rsid w:val="00EE0F5A"/>
    <w:pPr>
      <w:numPr>
        <w:numId w:val="7"/>
      </w:numPr>
      <w:spacing w:before="360" w:after="200"/>
      <w:ind w:left="357" w:hanging="357"/>
      <w:jc w:val="both"/>
      <w:outlineLvl w:val="1"/>
    </w:pPr>
    <w:rPr>
      <w:rFonts w:ascii="Times New Roman" w:eastAsia="MS Gothic" w:hAnsi="Times New Roman" w:cs="Times New Roman"/>
      <w:b/>
      <w:bCs/>
      <w:color w:val="auto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5DF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5DF1"/>
    <w:rPr>
      <w:rFonts w:ascii="Tahoma" w:hAnsi="Tahoma" w:cs="Tahoma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3590A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3590A"/>
  </w:style>
  <w:style w:type="character" w:styleId="Kommentarzeichen">
    <w:name w:val="annotation reference"/>
    <w:uiPriority w:val="99"/>
    <w:rsid w:val="00C3590A"/>
    <w:rPr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3590A"/>
    <w:rPr>
      <w:rFonts w:ascii="Arial" w:hAnsi="Arial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3590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C3590A"/>
    <w:rPr>
      <w:vertAlign w:val="superscript"/>
    </w:rPr>
  </w:style>
  <w:style w:type="table" w:customStyle="1" w:styleId="EinfacheTabelle11">
    <w:name w:val="Einfache Tabelle 11"/>
    <w:basedOn w:val="NormaleTabelle"/>
    <w:uiPriority w:val="41"/>
    <w:rsid w:val="00C3590A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Listenabsatz">
    <w:name w:val="List Paragraph"/>
    <w:basedOn w:val="Standard"/>
    <w:uiPriority w:val="99"/>
    <w:qFormat/>
    <w:rsid w:val="00001404"/>
    <w:pPr>
      <w:ind w:left="720"/>
      <w:contextualSpacing/>
    </w:pPr>
    <w:rPr>
      <w:rFonts w:ascii="Futura Book" w:hAnsi="Futura Book"/>
    </w:rPr>
  </w:style>
  <w:style w:type="table" w:styleId="Tabellenraster">
    <w:name w:val="Table Grid"/>
    <w:basedOn w:val="NormaleTabelle"/>
    <w:rsid w:val="000014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140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93BC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93BC8"/>
    <w:rPr>
      <w:b/>
      <w:bCs/>
    </w:rPr>
  </w:style>
  <w:style w:type="character" w:customStyle="1" w:styleId="FuzeileZchn">
    <w:name w:val="Fußzeile Zchn"/>
    <w:basedOn w:val="Absatz-Standardschriftart"/>
    <w:link w:val="Fuzeile"/>
    <w:rsid w:val="000770B7"/>
    <w:rPr>
      <w:sz w:val="12"/>
      <w:szCs w:val="12"/>
    </w:rPr>
  </w:style>
  <w:style w:type="character" w:styleId="Platzhaltertext">
    <w:name w:val="Placeholder Text"/>
    <w:basedOn w:val="Absatz-Standardschriftart"/>
    <w:uiPriority w:val="99"/>
    <w:semiHidden/>
    <w:rsid w:val="003A36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4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n\Desktop\Gespr&#228;chsnotiz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62225-CF6A-40F3-A46F-F794EBB47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Gesprächsnotiz.dotm</Template>
  <TotalTime>0</TotalTime>
  <Pages>3</Pages>
  <Words>410</Words>
  <Characters>2588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Gesprächsnotiz</vt:lpstr>
    </vt:vector>
  </TitlesOfParts>
  <Company>Universität Leipzig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Gesprächsnotiz</dc:title>
  <dc:creator>Windows-Benutzer</dc:creator>
  <cp:lastModifiedBy>Frömmel, Sebastian</cp:lastModifiedBy>
  <cp:revision>4</cp:revision>
  <cp:lastPrinted>2002-09-20T09:09:00Z</cp:lastPrinted>
  <dcterms:created xsi:type="dcterms:W3CDTF">2026-07-13T11:59:00Z</dcterms:created>
  <dcterms:modified xsi:type="dcterms:W3CDTF">2026-07-13T13:38:00Z</dcterms:modified>
</cp:coreProperties>
</file>